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1C9BE" w14:textId="745B9020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  <w:bookmarkStart w:id="0" w:name="_Hlk534718644"/>
    </w:p>
    <w:p w14:paraId="49906013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p w14:paraId="40B4AFF8" w14:textId="4EFC66C4" w:rsidR="00A46A36" w:rsidRDefault="00A46A36" w:rsidP="16B8BAC2">
      <w:pPr>
        <w:spacing w:after="0" w:line="240" w:lineRule="auto"/>
        <w:jc w:val="left"/>
        <w:rPr>
          <w:rFonts w:cs="Arial"/>
          <w:b/>
          <w:bCs/>
          <w:sz w:val="32"/>
          <w:szCs w:val="32"/>
        </w:rPr>
      </w:pPr>
    </w:p>
    <w:p w14:paraId="29E182E6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p w14:paraId="5BD79055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p w14:paraId="7192AF27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p w14:paraId="40C1A28B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p w14:paraId="1D81E2CF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p w14:paraId="26D649DF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p w14:paraId="7F83C108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p w14:paraId="6D05FBFD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p w14:paraId="52E8CF51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p w14:paraId="1627F1EB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p w14:paraId="49BFEFD3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p w14:paraId="7195AAAE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p w14:paraId="7A91BED4" w14:textId="77777777" w:rsidR="00A46A36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</w:p>
    <w:tbl>
      <w:tblPr>
        <w:tblW w:w="9455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22"/>
        <w:gridCol w:w="40"/>
        <w:gridCol w:w="159"/>
        <w:gridCol w:w="1086"/>
        <w:gridCol w:w="605"/>
        <w:gridCol w:w="624"/>
        <w:gridCol w:w="799"/>
        <w:gridCol w:w="882"/>
        <w:gridCol w:w="313"/>
        <w:gridCol w:w="313"/>
        <w:gridCol w:w="313"/>
        <w:gridCol w:w="313"/>
        <w:gridCol w:w="313"/>
        <w:gridCol w:w="256"/>
        <w:gridCol w:w="60"/>
        <w:gridCol w:w="251"/>
        <w:gridCol w:w="376"/>
        <w:gridCol w:w="167"/>
        <w:gridCol w:w="146"/>
        <w:gridCol w:w="234"/>
        <w:gridCol w:w="79"/>
        <w:gridCol w:w="257"/>
        <w:gridCol w:w="56"/>
        <w:gridCol w:w="313"/>
        <w:gridCol w:w="313"/>
        <w:gridCol w:w="459"/>
        <w:gridCol w:w="6"/>
      </w:tblGrid>
      <w:tr w:rsidR="00977055" w:rsidRPr="00BB1EE8" w14:paraId="7A1DE948" w14:textId="77777777" w:rsidTr="005D438C">
        <w:trPr>
          <w:cantSplit/>
          <w:trHeight w:hRule="exact" w:val="292"/>
        </w:trPr>
        <w:tc>
          <w:tcPr>
            <w:tcW w:w="76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954E2C" w14:textId="1FB488CC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0"/>
                <w:szCs w:val="10"/>
              </w:rPr>
              <w:t>C</w:t>
            </w:r>
          </w:p>
        </w:tc>
        <w:tc>
          <w:tcPr>
            <w:tcW w:w="603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4D7A2" w14:textId="7B2B5984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i/>
                <w:sz w:val="10"/>
                <w:szCs w:val="10"/>
              </w:rPr>
              <w:t>Popravki po pregledu naročnika</w:t>
            </w:r>
          </w:p>
        </w:tc>
        <w:tc>
          <w:tcPr>
            <w:tcW w:w="11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1402F" w14:textId="65771724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i/>
                <w:sz w:val="10"/>
                <w:szCs w:val="10"/>
              </w:rPr>
              <w:t>0</w:t>
            </w:r>
            <w:r w:rsidR="002C71A9">
              <w:rPr>
                <w:rFonts w:cs="Arial"/>
                <w:i/>
                <w:sz w:val="10"/>
                <w:szCs w:val="10"/>
              </w:rPr>
              <w:t>3</w:t>
            </w:r>
            <w:r>
              <w:rPr>
                <w:rFonts w:cs="Arial"/>
                <w:i/>
                <w:sz w:val="10"/>
                <w:szCs w:val="10"/>
              </w:rPr>
              <w:t>//2026</w:t>
            </w:r>
          </w:p>
        </w:tc>
        <w:tc>
          <w:tcPr>
            <w:tcW w:w="1483" w:type="dxa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2783F37" w14:textId="6FF93E3F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i/>
                <w:sz w:val="10"/>
                <w:szCs w:val="10"/>
              </w:rPr>
              <w:t>Lamovšek</w:t>
            </w:r>
          </w:p>
        </w:tc>
      </w:tr>
      <w:tr w:rsidR="00977055" w:rsidRPr="00BB1EE8" w14:paraId="0E923951" w14:textId="77777777" w:rsidTr="003F341E">
        <w:trPr>
          <w:cantSplit/>
          <w:trHeight w:hRule="exact" w:val="292"/>
        </w:trPr>
        <w:tc>
          <w:tcPr>
            <w:tcW w:w="7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8B7A39" w14:textId="33C9223F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0"/>
                <w:szCs w:val="10"/>
              </w:rPr>
              <w:t>B</w:t>
            </w:r>
          </w:p>
        </w:tc>
        <w:tc>
          <w:tcPr>
            <w:tcW w:w="60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DCBB57" w14:textId="3637587E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i/>
                <w:sz w:val="10"/>
                <w:szCs w:val="10"/>
              </w:rPr>
              <w:t>Popravki po pregledu naročnika</w:t>
            </w: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BE241" w14:textId="31A9ACE0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i/>
                <w:sz w:val="10"/>
                <w:szCs w:val="10"/>
              </w:rPr>
              <w:t>01//2026</w:t>
            </w:r>
          </w:p>
        </w:tc>
        <w:tc>
          <w:tcPr>
            <w:tcW w:w="14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F3B5CC" w14:textId="3E3B9DD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i/>
                <w:sz w:val="10"/>
                <w:szCs w:val="10"/>
              </w:rPr>
              <w:t>Lamovšek</w:t>
            </w:r>
          </w:p>
        </w:tc>
      </w:tr>
      <w:tr w:rsidR="00977055" w:rsidRPr="00BB1EE8" w14:paraId="1DC52589" w14:textId="77777777" w:rsidTr="007A661D">
        <w:trPr>
          <w:cantSplit/>
          <w:trHeight w:hRule="exact" w:val="292"/>
        </w:trPr>
        <w:tc>
          <w:tcPr>
            <w:tcW w:w="7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AD829D" w14:textId="4B1175B9" w:rsidR="00977055" w:rsidRPr="00944199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sz w:val="10"/>
                <w:szCs w:val="10"/>
              </w:rPr>
              <w:t>A</w:t>
            </w:r>
          </w:p>
        </w:tc>
        <w:tc>
          <w:tcPr>
            <w:tcW w:w="60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787EA1" w14:textId="19590214" w:rsidR="00977055" w:rsidRPr="00944199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i/>
                <w:sz w:val="10"/>
                <w:szCs w:val="10"/>
              </w:rPr>
              <w:t>Popravki po pregledu naročnika</w:t>
            </w: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EA5CD" w14:textId="2321D934" w:rsidR="00977055" w:rsidRPr="00944199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i/>
                <w:sz w:val="10"/>
                <w:szCs w:val="10"/>
              </w:rPr>
              <w:t>12/2025</w:t>
            </w:r>
          </w:p>
        </w:tc>
        <w:tc>
          <w:tcPr>
            <w:tcW w:w="148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4B95F7" w14:textId="51905426" w:rsidR="00977055" w:rsidRPr="00944199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0"/>
                <w:szCs w:val="10"/>
              </w:rPr>
            </w:pPr>
            <w:r>
              <w:rPr>
                <w:rFonts w:cs="Arial"/>
                <w:i/>
                <w:sz w:val="10"/>
                <w:szCs w:val="10"/>
              </w:rPr>
              <w:t>Lamovšek</w:t>
            </w:r>
          </w:p>
        </w:tc>
      </w:tr>
      <w:tr w:rsidR="00977055" w:rsidRPr="00BB1EE8" w14:paraId="474678C2" w14:textId="77777777" w:rsidTr="007A661D">
        <w:trPr>
          <w:cantSplit/>
          <w:trHeight w:hRule="exact" w:val="292"/>
        </w:trPr>
        <w:tc>
          <w:tcPr>
            <w:tcW w:w="76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3DB58A" w14:textId="0E6AFDF2" w:rsidR="00977055" w:rsidRPr="00944199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0"/>
                <w:szCs w:val="10"/>
              </w:rPr>
            </w:pPr>
            <w:r w:rsidRPr="00944199">
              <w:rPr>
                <w:rFonts w:cs="Arial"/>
                <w:sz w:val="10"/>
                <w:szCs w:val="10"/>
              </w:rPr>
              <w:t>Sprememba</w:t>
            </w:r>
          </w:p>
        </w:tc>
        <w:tc>
          <w:tcPr>
            <w:tcW w:w="6036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A2E85" w14:textId="6388370C" w:rsidR="00977055" w:rsidRPr="00944199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i/>
                <w:sz w:val="10"/>
                <w:szCs w:val="10"/>
              </w:rPr>
            </w:pPr>
            <w:r w:rsidRPr="00944199">
              <w:rPr>
                <w:rFonts w:cs="Arial"/>
                <w:i/>
                <w:sz w:val="10"/>
                <w:szCs w:val="10"/>
              </w:rPr>
              <w:t>Opis spremembe</w:t>
            </w:r>
          </w:p>
        </w:tc>
        <w:tc>
          <w:tcPr>
            <w:tcW w:w="117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797C9" w14:textId="2BC26220" w:rsidR="00977055" w:rsidRPr="00944199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i/>
                <w:sz w:val="10"/>
                <w:szCs w:val="10"/>
              </w:rPr>
            </w:pPr>
            <w:r w:rsidRPr="00944199">
              <w:rPr>
                <w:rFonts w:cs="Arial"/>
                <w:i/>
                <w:sz w:val="10"/>
                <w:szCs w:val="10"/>
              </w:rPr>
              <w:t>Datum</w:t>
            </w:r>
          </w:p>
        </w:tc>
        <w:tc>
          <w:tcPr>
            <w:tcW w:w="148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D6AA0C" w14:textId="57F5A793" w:rsidR="00977055" w:rsidRPr="00944199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i/>
                <w:sz w:val="10"/>
                <w:szCs w:val="10"/>
              </w:rPr>
            </w:pPr>
            <w:r w:rsidRPr="00944199">
              <w:rPr>
                <w:rFonts w:cs="Arial"/>
                <w:i/>
                <w:sz w:val="10"/>
                <w:szCs w:val="10"/>
              </w:rPr>
              <w:t>Podpis</w:t>
            </w:r>
          </w:p>
        </w:tc>
      </w:tr>
      <w:tr w:rsidR="00977055" w:rsidRPr="00BB1EE8" w14:paraId="308E7653" w14:textId="77777777" w:rsidTr="007A661D">
        <w:trPr>
          <w:cantSplit/>
          <w:trHeight w:hRule="exact" w:val="875"/>
        </w:trPr>
        <w:tc>
          <w:tcPr>
            <w:tcW w:w="4035" w:type="dxa"/>
            <w:gridSpan w:val="7"/>
            <w:shd w:val="clear" w:color="auto" w:fill="FFFFFF"/>
          </w:tcPr>
          <w:p w14:paraId="7593819D" w14:textId="77777777" w:rsidR="00977055" w:rsidRPr="00BB1EE8" w:rsidRDefault="00977055" w:rsidP="00977055">
            <w:pPr>
              <w:tabs>
                <w:tab w:val="left" w:pos="1155"/>
              </w:tabs>
              <w:spacing w:before="40" w:after="80" w:line="276" w:lineRule="auto"/>
              <w:rPr>
                <w:rFonts w:cs="Arial"/>
                <w:sz w:val="12"/>
                <w:szCs w:val="12"/>
              </w:rPr>
            </w:pPr>
            <w:r w:rsidRPr="003B537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3" behindDoc="0" locked="0" layoutInCell="1" allowOverlap="1" wp14:anchorId="086B93BD" wp14:editId="220F692B">
                      <wp:simplePos x="0" y="0"/>
                      <wp:positionH relativeFrom="column">
                        <wp:posOffset>1200785</wp:posOffset>
                      </wp:positionH>
                      <wp:positionV relativeFrom="paragraph">
                        <wp:posOffset>-1905</wp:posOffset>
                      </wp:positionV>
                      <wp:extent cx="1310005" cy="547370"/>
                      <wp:effectExtent l="0" t="0" r="4445" b="5080"/>
                      <wp:wrapNone/>
                      <wp:docPr id="40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10005" cy="5473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6A54E49" w14:textId="77777777" w:rsidR="00977055" w:rsidRPr="00011F2F" w:rsidRDefault="00977055" w:rsidP="005B71CF">
                                  <w:pPr>
                                    <w:spacing w:after="0" w:line="36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1F2F">
                                    <w:rPr>
                                      <w:sz w:val="16"/>
                                      <w:szCs w:val="16"/>
                                    </w:rPr>
                                    <w:t>Dravske elektrarne Maribor,</w:t>
                                  </w:r>
                                </w:p>
                                <w:p w14:paraId="3EB9302B" w14:textId="77777777" w:rsidR="00977055" w:rsidRPr="00011F2F" w:rsidRDefault="00977055" w:rsidP="005B71CF">
                                  <w:pPr>
                                    <w:spacing w:after="0" w:line="36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1F2F">
                                    <w:rPr>
                                      <w:sz w:val="16"/>
                                      <w:szCs w:val="16"/>
                                    </w:rPr>
                                    <w:t>Obrežna 170,</w:t>
                                  </w:r>
                                </w:p>
                                <w:p w14:paraId="619C0C2D" w14:textId="77777777" w:rsidR="00977055" w:rsidRPr="00011F2F" w:rsidRDefault="00977055" w:rsidP="005B71CF">
                                  <w:pPr>
                                    <w:spacing w:after="0" w:line="36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11F2F">
                                    <w:rPr>
                                      <w:sz w:val="16"/>
                                      <w:szCs w:val="16"/>
                                    </w:rPr>
                                    <w:t>2000 Maribo</w:t>
                                  </w:r>
                                </w:p>
                                <w:p w14:paraId="40B5EFA9" w14:textId="3A8BFCF4" w:rsidR="00977055" w:rsidRDefault="00977055" w:rsidP="005B71CF">
                                  <w:pPr>
                                    <w:spacing w:after="0" w:line="360" w:lineRule="auto"/>
                                  </w:pPr>
                                  <w:r w:rsidRPr="00011F2F">
                                    <w:rPr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6B93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3" o:spid="_x0000_s1026" type="#_x0000_t202" style="position:absolute;left:0;text-align:left;margin-left:94.55pt;margin-top:-.15pt;width:103.15pt;height:43.1pt;z-index:2516684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" filled="f" stroked="f">
                      <v:textbox inset=".5mm,.5mm,.5mm,.5mm">
                        <w:txbxContent>
                          <w:p w14:paraId="76A54E49" w14:textId="77777777" w:rsidR="00977055" w:rsidRPr="00011F2F" w:rsidRDefault="00977055" w:rsidP="005B71CF">
                            <w:pPr>
                              <w:spacing w:after="0" w:line="36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011F2F">
                              <w:rPr>
                                <w:sz w:val="16"/>
                                <w:szCs w:val="16"/>
                              </w:rPr>
                              <w:t>Dravske elektrarne Maribor,</w:t>
                            </w:r>
                          </w:p>
                          <w:p w14:paraId="3EB9302B" w14:textId="77777777" w:rsidR="00977055" w:rsidRPr="00011F2F" w:rsidRDefault="00977055" w:rsidP="005B71CF">
                            <w:pPr>
                              <w:spacing w:after="0" w:line="36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011F2F">
                              <w:rPr>
                                <w:sz w:val="16"/>
                                <w:szCs w:val="16"/>
                              </w:rPr>
                              <w:t>Obrežna 170,</w:t>
                            </w:r>
                          </w:p>
                          <w:p w14:paraId="619C0C2D" w14:textId="77777777" w:rsidR="00977055" w:rsidRPr="00011F2F" w:rsidRDefault="00977055" w:rsidP="005B71CF">
                            <w:pPr>
                              <w:spacing w:after="0" w:line="36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011F2F">
                              <w:rPr>
                                <w:sz w:val="16"/>
                                <w:szCs w:val="16"/>
                              </w:rPr>
                              <w:t>2000 Maribo</w:t>
                            </w:r>
                          </w:p>
                          <w:p w14:paraId="40B5EFA9" w14:textId="3A8BFCF4" w:rsidR="00977055" w:rsidRDefault="00977055" w:rsidP="005B71CF">
                            <w:pPr>
                              <w:spacing w:after="0" w:line="360" w:lineRule="auto"/>
                            </w:pPr>
                            <w:r w:rsidRPr="00011F2F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B1EE8">
              <w:rPr>
                <w:rFonts w:cs="Arial"/>
                <w:sz w:val="12"/>
                <w:szCs w:val="12"/>
              </w:rPr>
              <w:t>Investitor:</w:t>
            </w:r>
            <w:r w:rsidRPr="003B537A">
              <w:rPr>
                <w:noProof/>
              </w:rPr>
              <w:t xml:space="preserve"> </w:t>
            </w:r>
          </w:p>
          <w:p w14:paraId="36E06DC1" w14:textId="40F91D1D" w:rsidR="00977055" w:rsidRPr="00BB1EE8" w:rsidRDefault="00977055" w:rsidP="00977055">
            <w:pPr>
              <w:tabs>
                <w:tab w:val="left" w:pos="2135"/>
              </w:tabs>
              <w:spacing w:line="276" w:lineRule="auto"/>
              <w:rPr>
                <w:rFonts w:cs="Arial"/>
              </w:rPr>
            </w:pPr>
            <w:r w:rsidRPr="003B537A">
              <w:rPr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67459" behindDoc="0" locked="0" layoutInCell="1" allowOverlap="1" wp14:anchorId="4442503E" wp14:editId="5A5B7953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-1905</wp:posOffset>
                  </wp:positionV>
                  <wp:extent cx="1133475" cy="283845"/>
                  <wp:effectExtent l="0" t="0" r="0" b="1905"/>
                  <wp:wrapNone/>
                  <wp:docPr id="45" name="Slika 45" descr="Slika, ki vsebuje besede besedilo, pisava, logotip, posnetek zaslona&#10;&#10;Vsebina, ustvarjena z UI, morda ni pravil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lika 45" descr="Slika, ki vsebuje besede besedilo, pisava, logotip, posnetek zaslona&#10;&#10;Vsebina, ustvarjena z UI, morda ni pravil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2838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420" w:type="dxa"/>
            <w:gridSpan w:val="20"/>
            <w:shd w:val="clear" w:color="auto" w:fill="FFFFFF"/>
          </w:tcPr>
          <w:p w14:paraId="5ADF598E" w14:textId="77777777" w:rsidR="00977055" w:rsidRPr="00BB1EE8" w:rsidRDefault="00977055" w:rsidP="00977055">
            <w:pPr>
              <w:spacing w:before="40" w:after="80" w:line="276" w:lineRule="auto"/>
              <w:rPr>
                <w:rFonts w:cs="Arial"/>
                <w:sz w:val="12"/>
                <w:szCs w:val="12"/>
              </w:rPr>
            </w:pPr>
            <w:r w:rsidRPr="00BB1EE8">
              <w:rPr>
                <w:rFonts w:cs="Arial"/>
                <w:sz w:val="12"/>
                <w:szCs w:val="12"/>
              </w:rPr>
              <w:t>Objekt:</w:t>
            </w:r>
          </w:p>
          <w:p w14:paraId="457B91A0" w14:textId="77777777" w:rsidR="00977055" w:rsidRPr="00BB1EE8" w:rsidRDefault="00977055" w:rsidP="00977055">
            <w:pPr>
              <w:spacing w:line="276" w:lineRule="auto"/>
              <w:jc w:val="center"/>
              <w:rPr>
                <w:rFonts w:cs="Arial"/>
              </w:rPr>
            </w:pPr>
            <w:r w:rsidRPr="003B537A">
              <w:rPr>
                <w:rFonts w:cs="Arial"/>
                <w:color w:val="000000"/>
              </w:rPr>
              <w:t>DERIVACIJSKI KANALI HE ZLATOLIČJE IN HE FORMIN</w:t>
            </w:r>
            <w:r w:rsidRPr="00BB1EE8">
              <w:rPr>
                <w:rFonts w:cs="Arial"/>
              </w:rPr>
              <w:t xml:space="preserve"> </w:t>
            </w:r>
            <w:r w:rsidRPr="00BB1EE8">
              <w:rPr>
                <w:rFonts w:cs="Arial"/>
              </w:rPr>
              <w:fldChar w:fldCharType="begin"/>
            </w:r>
            <w:r w:rsidRPr="00BB1EE8">
              <w:rPr>
                <w:rFonts w:cs="Arial"/>
              </w:rPr>
              <w:instrText xml:space="preserve"> ASK  C_OBJEKT OBJEKTA \o  \* MERGEFORMAT </w:instrText>
            </w:r>
            <w:r w:rsidRPr="00BB1EE8">
              <w:rPr>
                <w:rFonts w:cs="Arial"/>
              </w:rPr>
              <w:fldChar w:fldCharType="end"/>
            </w:r>
            <w:r w:rsidRPr="00BB1EE8">
              <w:rPr>
                <w:rFonts w:cs="Arial"/>
              </w:rPr>
              <w:fldChar w:fldCharType="begin"/>
            </w:r>
            <w:r w:rsidRPr="00BB1EE8">
              <w:rPr>
                <w:rFonts w:cs="Arial"/>
              </w:rPr>
              <w:instrText xml:space="preserve"> ASK  D_DEL_OBJEKTA "DEL OBJEKTA/SISTEM" \o  \* MERGEFORMAT </w:instrText>
            </w:r>
            <w:r w:rsidRPr="00BB1EE8">
              <w:rPr>
                <w:rFonts w:cs="Arial"/>
              </w:rPr>
              <w:fldChar w:fldCharType="end"/>
            </w:r>
            <w:r w:rsidRPr="00BB1EE8">
              <w:rPr>
                <w:rFonts w:cs="Arial"/>
              </w:rPr>
              <w:fldChar w:fldCharType="begin"/>
            </w:r>
            <w:r w:rsidRPr="00BB1EE8">
              <w:rPr>
                <w:rFonts w:cs="Arial"/>
              </w:rPr>
              <w:instrText xml:space="preserve"> ASK  E_VRSTA_NACRTA "VRSTA NAČRTA/PRIKAZA" \o  \* MERGEFORMAT </w:instrText>
            </w:r>
            <w:r w:rsidRPr="00BB1EE8">
              <w:rPr>
                <w:rFonts w:cs="Arial"/>
              </w:rPr>
              <w:fldChar w:fldCharType="end"/>
            </w:r>
            <w:r w:rsidRPr="00BB1EE8">
              <w:rPr>
                <w:rFonts w:cs="Arial"/>
              </w:rPr>
              <w:fldChar w:fldCharType="begin"/>
            </w:r>
            <w:r w:rsidRPr="00BB1EE8">
              <w:rPr>
                <w:rFonts w:cs="Arial"/>
              </w:rPr>
              <w:instrText xml:space="preserve"> ASK  F_VRSTA_PROJEKTA "VRSTA PROJEKTA (IDZ,PGD,PZI...)" \o  \* MERGEFORMAT </w:instrText>
            </w:r>
            <w:r w:rsidRPr="00BB1EE8">
              <w:rPr>
                <w:rFonts w:cs="Arial"/>
              </w:rPr>
              <w:fldChar w:fldCharType="end"/>
            </w:r>
            <w:r w:rsidRPr="00BB1EE8">
              <w:rPr>
                <w:rFonts w:cs="Arial"/>
              </w:rPr>
              <w:fldChar w:fldCharType="begin"/>
            </w:r>
            <w:r w:rsidRPr="00BB1EE8">
              <w:rPr>
                <w:rFonts w:cs="Arial"/>
              </w:rPr>
              <w:instrText xml:space="preserve"> ASK  G_ID_OZNAKA "ID OZNAKA" \o  \* MERGEFORMAT </w:instrText>
            </w:r>
            <w:r w:rsidRPr="00BB1EE8">
              <w:rPr>
                <w:rFonts w:cs="Arial"/>
              </w:rPr>
              <w:fldChar w:fldCharType="end"/>
            </w:r>
            <w:r w:rsidRPr="00BB1EE8">
              <w:rPr>
                <w:rFonts w:cs="Arial"/>
              </w:rPr>
              <w:fldChar w:fldCharType="begin"/>
            </w:r>
            <w:r w:rsidRPr="00BB1EE8">
              <w:rPr>
                <w:rFonts w:cs="Arial"/>
              </w:rPr>
              <w:instrText xml:space="preserve"> ASK  H_DATUM DATUM \o  \* MERGEFORMAT </w:instrText>
            </w:r>
            <w:r w:rsidRPr="00BB1EE8">
              <w:rPr>
                <w:rFonts w:cs="Arial"/>
              </w:rPr>
              <w:fldChar w:fldCharType="end"/>
            </w:r>
          </w:p>
        </w:tc>
      </w:tr>
      <w:tr w:rsidR="00977055" w:rsidRPr="00BB1EE8" w14:paraId="373B0F96" w14:textId="77777777" w:rsidTr="007A661D">
        <w:trPr>
          <w:cantSplit/>
          <w:trHeight w:hRule="exact" w:val="875"/>
        </w:trPr>
        <w:tc>
          <w:tcPr>
            <w:tcW w:w="4035" w:type="dxa"/>
            <w:gridSpan w:val="7"/>
            <w:shd w:val="clear" w:color="auto" w:fill="FFFFFF"/>
          </w:tcPr>
          <w:p w14:paraId="645E27C4" w14:textId="2FDEA81E" w:rsidR="00977055" w:rsidRPr="00BB1EE8" w:rsidRDefault="00977055" w:rsidP="00977055">
            <w:pPr>
              <w:tabs>
                <w:tab w:val="left" w:pos="1155"/>
              </w:tabs>
              <w:spacing w:before="40" w:line="276" w:lineRule="auto"/>
              <w:rPr>
                <w:rFonts w:cs="Arial"/>
                <w:sz w:val="12"/>
                <w:szCs w:val="12"/>
              </w:rPr>
            </w:pPr>
            <w:r w:rsidRPr="00BB1EE8">
              <w:rPr>
                <w:rFonts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11" behindDoc="0" locked="0" layoutInCell="1" allowOverlap="1" wp14:anchorId="76CA1A89" wp14:editId="0DC7892D">
                      <wp:simplePos x="0" y="0"/>
                      <wp:positionH relativeFrom="column">
                        <wp:posOffset>1123867</wp:posOffset>
                      </wp:positionH>
                      <wp:positionV relativeFrom="paragraph">
                        <wp:posOffset>-6350</wp:posOffset>
                      </wp:positionV>
                      <wp:extent cx="1175385" cy="561975"/>
                      <wp:effectExtent l="0" t="0" r="0" b="9525"/>
                      <wp:wrapNone/>
                      <wp:docPr id="41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75385" cy="5619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6C5E7C8" w14:textId="77777777" w:rsidR="00977055" w:rsidRDefault="00977055" w:rsidP="005B71CF">
                                  <w:pPr>
                                    <w:spacing w:after="0" w:line="360" w:lineRule="auto"/>
                                    <w:jc w:val="lef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HSE Invest d.o.o.,</w:t>
                                  </w:r>
                                </w:p>
                                <w:p w14:paraId="4159ABF6" w14:textId="77777777" w:rsidR="00977055" w:rsidRDefault="00977055" w:rsidP="005B71CF">
                                  <w:pPr>
                                    <w:spacing w:after="0" w:line="36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Obrežna 170</w:t>
                                  </w:r>
                                  <w:r w:rsidRPr="00F35B6F">
                                    <w:rPr>
                                      <w:sz w:val="16"/>
                                      <w:szCs w:val="16"/>
                                    </w:rPr>
                                    <w:t>,</w:t>
                                  </w:r>
                                </w:p>
                                <w:p w14:paraId="2826E113" w14:textId="77777777" w:rsidR="00977055" w:rsidRPr="00F35B6F" w:rsidRDefault="00977055" w:rsidP="005B71CF">
                                  <w:pPr>
                                    <w:spacing w:after="0" w:line="360" w:lineRule="aut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F35B6F">
                                    <w:rPr>
                                      <w:sz w:val="16"/>
                                      <w:szCs w:val="16"/>
                                    </w:rPr>
                                    <w:t>2000 Maribor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CA1A89" id="Text Box 12" o:spid="_x0000_s1027" type="#_x0000_t202" style="position:absolute;left:0;text-align:left;margin-left:88.5pt;margin-top:-.5pt;width:92.55pt;height:44.25pt;z-index:2516654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" filled="f" stroked="f">
                      <v:textbox>
                        <w:txbxContent>
                          <w:p w14:paraId="16C5E7C8" w14:textId="77777777" w:rsidR="00977055" w:rsidRDefault="00977055" w:rsidP="005B71CF">
                            <w:pPr>
                              <w:spacing w:after="0" w:line="360" w:lineRule="auto"/>
                              <w:jc w:val="left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HSE Invest d.o.o.,</w:t>
                            </w:r>
                          </w:p>
                          <w:p w14:paraId="4159ABF6" w14:textId="77777777" w:rsidR="00977055" w:rsidRDefault="00977055" w:rsidP="005B71CF">
                            <w:pPr>
                              <w:spacing w:after="0" w:line="360" w:lineRule="aut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Obrežna 170</w:t>
                            </w:r>
                            <w:r w:rsidRPr="00F35B6F">
                              <w:rPr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  <w:p w14:paraId="2826E113" w14:textId="77777777" w:rsidR="00977055" w:rsidRPr="00F35B6F" w:rsidRDefault="00977055" w:rsidP="005B71CF">
                            <w:pPr>
                              <w:spacing w:after="0" w:line="360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F35B6F">
                              <w:rPr>
                                <w:sz w:val="16"/>
                                <w:szCs w:val="16"/>
                              </w:rPr>
                              <w:t>2000 Maribor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B1EE8">
              <w:rPr>
                <w:rFonts w:cs="Arial"/>
                <w:noProof/>
                <w:sz w:val="16"/>
                <w:szCs w:val="16"/>
              </w:rPr>
              <w:drawing>
                <wp:anchor distT="0" distB="0" distL="114300" distR="114300" simplePos="0" relativeHeight="251666435" behindDoc="0" locked="0" layoutInCell="1" allowOverlap="1" wp14:anchorId="4D67D884" wp14:editId="1F8B983D">
                  <wp:simplePos x="0" y="0"/>
                  <wp:positionH relativeFrom="column">
                    <wp:posOffset>99731</wp:posOffset>
                  </wp:positionH>
                  <wp:positionV relativeFrom="paragraph">
                    <wp:posOffset>161925</wp:posOffset>
                  </wp:positionV>
                  <wp:extent cx="814129" cy="370248"/>
                  <wp:effectExtent l="0" t="0" r="5080" b="0"/>
                  <wp:wrapNone/>
                  <wp:docPr id="10" name="Slika 10" descr="Slika, ki vsebuje besede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Slika 4" descr="Slika, ki vsebuje besede besedilo&#10;&#10;Opis je samodejno ustvarjen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4129" cy="370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B1EE8">
              <w:rPr>
                <w:rFonts w:cs="Arial"/>
                <w:sz w:val="12"/>
                <w:szCs w:val="12"/>
              </w:rPr>
              <w:t>Projektant:</w:t>
            </w:r>
          </w:p>
          <w:p w14:paraId="0B286D56" w14:textId="15CBC075" w:rsidR="00977055" w:rsidRPr="00BB1EE8" w:rsidRDefault="00977055" w:rsidP="00977055">
            <w:pPr>
              <w:tabs>
                <w:tab w:val="left" w:pos="1155"/>
              </w:tabs>
              <w:spacing w:before="40" w:line="276" w:lineRule="auto"/>
              <w:rPr>
                <w:rFonts w:cs="Arial"/>
                <w:sz w:val="8"/>
                <w:szCs w:val="8"/>
              </w:rPr>
            </w:pPr>
          </w:p>
          <w:p w14:paraId="28F73BA2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</w:rPr>
            </w:pPr>
          </w:p>
        </w:tc>
        <w:tc>
          <w:tcPr>
            <w:tcW w:w="5420" w:type="dxa"/>
            <w:gridSpan w:val="20"/>
            <w:shd w:val="clear" w:color="auto" w:fill="FFFFFF"/>
          </w:tcPr>
          <w:p w14:paraId="2FB782F4" w14:textId="77777777" w:rsidR="00977055" w:rsidRPr="00BB1EE8" w:rsidRDefault="00977055" w:rsidP="00977055">
            <w:pPr>
              <w:spacing w:before="40" w:after="80" w:line="276" w:lineRule="auto"/>
              <w:rPr>
                <w:rFonts w:cs="Arial"/>
                <w:sz w:val="12"/>
                <w:szCs w:val="12"/>
              </w:rPr>
            </w:pPr>
            <w:r w:rsidRPr="00BB1EE8">
              <w:rPr>
                <w:rFonts w:cs="Arial"/>
                <w:sz w:val="12"/>
                <w:szCs w:val="12"/>
              </w:rPr>
              <w:t>Del objekta/sistem:</w:t>
            </w:r>
          </w:p>
          <w:p w14:paraId="2E27A0F6" w14:textId="77777777" w:rsidR="00977055" w:rsidRPr="003B537A" w:rsidRDefault="00977055" w:rsidP="00977055">
            <w:pPr>
              <w:spacing w:after="0" w:line="276" w:lineRule="auto"/>
              <w:jc w:val="center"/>
              <w:rPr>
                <w:rFonts w:cs="Arial"/>
                <w:color w:val="000000"/>
              </w:rPr>
            </w:pPr>
            <w:r w:rsidRPr="003B537A">
              <w:rPr>
                <w:rFonts w:cs="Arial"/>
                <w:color w:val="000000"/>
              </w:rPr>
              <w:t>SONČNE ELEKTRARNE ZLATOLIČJE- FORMIN</w:t>
            </w:r>
          </w:p>
          <w:p w14:paraId="4156BA6F" w14:textId="1D583D84" w:rsidR="00977055" w:rsidRPr="00BB1EE8" w:rsidRDefault="00977055" w:rsidP="00977055">
            <w:pPr>
              <w:spacing w:after="0" w:line="276" w:lineRule="auto"/>
              <w:jc w:val="center"/>
              <w:rPr>
                <w:rFonts w:cs="Arial"/>
              </w:rPr>
            </w:pPr>
            <w:r w:rsidRPr="003B537A">
              <w:rPr>
                <w:rFonts w:cs="Arial"/>
                <w:color w:val="000000"/>
              </w:rPr>
              <w:t xml:space="preserve">Segment 1 – 4 in 6 </w:t>
            </w:r>
            <w:r>
              <w:rPr>
                <w:rFonts w:cs="Arial"/>
                <w:color w:val="000000"/>
              </w:rPr>
              <w:t>–</w:t>
            </w:r>
            <w:r w:rsidRPr="003B537A">
              <w:rPr>
                <w:rFonts w:cs="Arial"/>
                <w:color w:val="000000"/>
              </w:rPr>
              <w:t xml:space="preserve"> 8</w:t>
            </w:r>
            <w:r>
              <w:rPr>
                <w:rFonts w:cs="Arial"/>
                <w:color w:val="000000"/>
              </w:rPr>
              <w:t xml:space="preserve"> – LOT EO</w:t>
            </w:r>
          </w:p>
        </w:tc>
      </w:tr>
      <w:tr w:rsidR="00977055" w:rsidRPr="00BB1EE8" w14:paraId="426DC0FF" w14:textId="77777777" w:rsidTr="007A661D">
        <w:trPr>
          <w:cantSplit/>
          <w:trHeight w:hRule="exact" w:val="875"/>
        </w:trPr>
        <w:tc>
          <w:tcPr>
            <w:tcW w:w="4035" w:type="dxa"/>
            <w:gridSpan w:val="7"/>
            <w:shd w:val="clear" w:color="auto" w:fill="FFFFFF"/>
          </w:tcPr>
          <w:p w14:paraId="6FD1D078" w14:textId="77777777" w:rsidR="00977055" w:rsidRPr="00BB1EE8" w:rsidRDefault="00977055" w:rsidP="00977055">
            <w:pPr>
              <w:tabs>
                <w:tab w:val="left" w:pos="1155"/>
              </w:tabs>
              <w:spacing w:before="40" w:after="80" w:line="276" w:lineRule="auto"/>
              <w:rPr>
                <w:rFonts w:cs="Arial"/>
              </w:rPr>
            </w:pPr>
            <w:r w:rsidRPr="00BB1EE8">
              <w:rPr>
                <w:rFonts w:cs="Arial"/>
                <w:sz w:val="12"/>
                <w:szCs w:val="12"/>
              </w:rPr>
              <w:t>Podizvajalec:</w:t>
            </w:r>
          </w:p>
        </w:tc>
        <w:tc>
          <w:tcPr>
            <w:tcW w:w="5420" w:type="dxa"/>
            <w:gridSpan w:val="20"/>
            <w:shd w:val="clear" w:color="auto" w:fill="FFFFFF"/>
          </w:tcPr>
          <w:p w14:paraId="5F3789C5" w14:textId="77777777" w:rsidR="00977055" w:rsidRPr="00BB1EE8" w:rsidRDefault="00977055" w:rsidP="00977055">
            <w:pPr>
              <w:spacing w:before="40" w:after="80" w:line="276" w:lineRule="auto"/>
              <w:rPr>
                <w:rFonts w:cs="Arial"/>
                <w:sz w:val="12"/>
                <w:szCs w:val="12"/>
              </w:rPr>
            </w:pPr>
            <w:r w:rsidRPr="00BB1EE8">
              <w:rPr>
                <w:rFonts w:cs="Arial"/>
                <w:sz w:val="12"/>
                <w:szCs w:val="12"/>
              </w:rPr>
              <w:t>Vrsta načrta/prikaza:</w:t>
            </w:r>
          </w:p>
          <w:p w14:paraId="70AD4645" w14:textId="77777777" w:rsidR="00977055" w:rsidRPr="00BB1EE8" w:rsidRDefault="00977055" w:rsidP="00977055">
            <w:pPr>
              <w:spacing w:line="276" w:lineRule="auto"/>
              <w:jc w:val="center"/>
              <w:rPr>
                <w:rFonts w:cs="Arial"/>
                <w:sz w:val="18"/>
                <w:szCs w:val="18"/>
              </w:rPr>
            </w:pPr>
            <w:r w:rsidRPr="00BB1EE8">
              <w:rPr>
                <w:rFonts w:cs="Arial"/>
                <w:sz w:val="18"/>
                <w:szCs w:val="18"/>
              </w:rPr>
              <w:t>3 NAČRT S PODROČJA ELEKTROTEHNIKE</w:t>
            </w:r>
          </w:p>
        </w:tc>
      </w:tr>
      <w:tr w:rsidR="00977055" w:rsidRPr="00BB1EE8" w14:paraId="61778184" w14:textId="77777777" w:rsidTr="007A661D">
        <w:trPr>
          <w:cantSplit/>
          <w:trHeight w:hRule="exact" w:val="379"/>
        </w:trPr>
        <w:tc>
          <w:tcPr>
            <w:tcW w:w="921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91E143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</w:rPr>
            </w:pPr>
          </w:p>
        </w:tc>
        <w:tc>
          <w:tcPr>
            <w:tcW w:w="23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7B8D07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</w:rPr>
            </w:pPr>
            <w:r w:rsidRPr="00BB1EE8">
              <w:rPr>
                <w:rFonts w:cs="Arial"/>
                <w:sz w:val="12"/>
                <w:szCs w:val="12"/>
              </w:rPr>
              <w:t>Ime in priimek:</w:t>
            </w:r>
          </w:p>
        </w:tc>
        <w:tc>
          <w:tcPr>
            <w:tcW w:w="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DDF62C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center"/>
              <w:rPr>
                <w:rFonts w:cs="Arial"/>
              </w:rPr>
            </w:pPr>
            <w:r w:rsidRPr="00BB1EE8">
              <w:rPr>
                <w:rFonts w:cs="Arial"/>
                <w:sz w:val="12"/>
                <w:szCs w:val="12"/>
              </w:rPr>
              <w:t>Ident. št.:</w:t>
            </w:r>
          </w:p>
        </w:tc>
        <w:tc>
          <w:tcPr>
            <w:tcW w:w="5420" w:type="dxa"/>
            <w:gridSpan w:val="20"/>
            <w:vMerge w:val="restart"/>
            <w:shd w:val="clear" w:color="auto" w:fill="FFFFFF"/>
          </w:tcPr>
          <w:p w14:paraId="023D21F6" w14:textId="1B6DB20B" w:rsidR="00977055" w:rsidRDefault="00977055" w:rsidP="00977055">
            <w:pPr>
              <w:spacing w:before="40" w:after="80" w:line="276" w:lineRule="auto"/>
              <w:rPr>
                <w:rFonts w:cs="Arial"/>
                <w:sz w:val="12"/>
                <w:szCs w:val="12"/>
              </w:rPr>
            </w:pPr>
            <w:r w:rsidRPr="00BB1EE8">
              <w:rPr>
                <w:rFonts w:cs="Arial"/>
                <w:sz w:val="12"/>
                <w:szCs w:val="12"/>
              </w:rPr>
              <w:t>Vsebina risbe (dokumenta):</w:t>
            </w:r>
          </w:p>
          <w:p w14:paraId="65357DB2" w14:textId="77777777" w:rsidR="00977055" w:rsidRPr="00011F2F" w:rsidRDefault="00977055" w:rsidP="00977055">
            <w:pPr>
              <w:spacing w:before="40" w:after="80" w:line="276" w:lineRule="auto"/>
              <w:rPr>
                <w:rFonts w:cs="Arial"/>
                <w:sz w:val="12"/>
                <w:szCs w:val="12"/>
              </w:rPr>
            </w:pPr>
          </w:p>
          <w:p w14:paraId="7E4C9149" w14:textId="6BE6B0E9" w:rsidR="00977055" w:rsidRDefault="00977055" w:rsidP="0097705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RAZPISNE RISBE</w:t>
            </w:r>
          </w:p>
          <w:p w14:paraId="5A6EA331" w14:textId="31A0AE15" w:rsidR="00977055" w:rsidRPr="00BB1EE8" w:rsidRDefault="00977055" w:rsidP="00977055">
            <w:pPr>
              <w:spacing w:line="276" w:lineRule="auto"/>
              <w:jc w:val="center"/>
              <w:rPr>
                <w:rFonts w:cs="Arial"/>
              </w:rPr>
            </w:pPr>
            <w:r>
              <w:rPr>
                <w:rFonts w:cs="Arial"/>
              </w:rPr>
              <w:t>LOT EO (ELEKTRO OPREMA)</w:t>
            </w:r>
          </w:p>
        </w:tc>
      </w:tr>
      <w:tr w:rsidR="00977055" w:rsidRPr="00BB1EE8" w14:paraId="71D709C5" w14:textId="77777777" w:rsidTr="007A661D">
        <w:trPr>
          <w:cantSplit/>
          <w:trHeight w:hRule="exact" w:val="379"/>
        </w:trPr>
        <w:tc>
          <w:tcPr>
            <w:tcW w:w="9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B08250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ind w:right="-108"/>
              <w:rPr>
                <w:rFonts w:cs="Arial"/>
              </w:rPr>
            </w:pPr>
            <w:r w:rsidRPr="00BB1EE8">
              <w:rPr>
                <w:rFonts w:cs="Arial"/>
                <w:sz w:val="12"/>
                <w:szCs w:val="12"/>
              </w:rPr>
              <w:t>Vodja projekt</w:t>
            </w:r>
            <w:r>
              <w:rPr>
                <w:rFonts w:cs="Arial"/>
                <w:sz w:val="12"/>
                <w:szCs w:val="12"/>
              </w:rPr>
              <w:t>iranja</w:t>
            </w:r>
            <w:r w:rsidRPr="00BB1EE8">
              <w:rPr>
                <w:rFonts w:cs="Arial"/>
                <w:sz w:val="12"/>
                <w:szCs w:val="12"/>
              </w:rPr>
              <w:t>: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841D57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  <w:r w:rsidRPr="00BB1EE8">
              <w:rPr>
                <w:rFonts w:cs="Arial"/>
                <w:sz w:val="15"/>
                <w:szCs w:val="15"/>
              </w:rPr>
              <w:t>Dejan Lamovšek, d.i.e.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right w:w="113" w:type="dxa"/>
            </w:tcMar>
            <w:vAlign w:val="center"/>
          </w:tcPr>
          <w:p w14:paraId="3D666A1F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ind w:left="-163"/>
              <w:jc w:val="right"/>
              <w:rPr>
                <w:rFonts w:cs="Arial"/>
                <w:sz w:val="16"/>
                <w:szCs w:val="16"/>
              </w:rPr>
            </w:pPr>
            <w:r w:rsidRPr="00BB1EE8">
              <w:rPr>
                <w:rFonts w:cs="Arial"/>
                <w:sz w:val="16"/>
                <w:szCs w:val="16"/>
              </w:rPr>
              <w:t>E-2340</w:t>
            </w:r>
          </w:p>
        </w:tc>
        <w:tc>
          <w:tcPr>
            <w:tcW w:w="5420" w:type="dxa"/>
            <w:gridSpan w:val="20"/>
            <w:vMerge/>
            <w:shd w:val="clear" w:color="auto" w:fill="FFFFFF"/>
          </w:tcPr>
          <w:p w14:paraId="1D020719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</w:tr>
      <w:tr w:rsidR="00977055" w:rsidRPr="00BB1EE8" w14:paraId="6634A058" w14:textId="77777777" w:rsidTr="007A661D">
        <w:trPr>
          <w:cantSplit/>
          <w:trHeight w:hRule="exact" w:val="610"/>
        </w:trPr>
        <w:tc>
          <w:tcPr>
            <w:tcW w:w="9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EB38A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  <w:sz w:val="12"/>
                <w:szCs w:val="12"/>
              </w:rPr>
            </w:pPr>
            <w:r w:rsidRPr="00BB1EE8">
              <w:rPr>
                <w:rFonts w:cs="Arial"/>
                <w:sz w:val="12"/>
                <w:szCs w:val="12"/>
              </w:rPr>
              <w:t>PI elektro stroke: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AA168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5"/>
                <w:szCs w:val="15"/>
              </w:rPr>
            </w:pPr>
            <w:r w:rsidRPr="00BB1EE8">
              <w:rPr>
                <w:rFonts w:cs="Arial"/>
                <w:sz w:val="15"/>
                <w:szCs w:val="15"/>
              </w:rPr>
              <w:t>Dejan Lamovšek, d.i.e.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right w:w="113" w:type="dxa"/>
            </w:tcMar>
            <w:vAlign w:val="center"/>
          </w:tcPr>
          <w:p w14:paraId="4FEED850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ind w:left="-163"/>
              <w:jc w:val="right"/>
              <w:rPr>
                <w:rFonts w:cs="Arial"/>
                <w:sz w:val="16"/>
                <w:szCs w:val="16"/>
              </w:rPr>
            </w:pPr>
            <w:r w:rsidRPr="00BB1EE8">
              <w:rPr>
                <w:rFonts w:cs="Arial"/>
                <w:sz w:val="16"/>
                <w:szCs w:val="16"/>
              </w:rPr>
              <w:t>E-2340</w:t>
            </w:r>
          </w:p>
        </w:tc>
        <w:tc>
          <w:tcPr>
            <w:tcW w:w="5420" w:type="dxa"/>
            <w:gridSpan w:val="20"/>
            <w:vMerge/>
            <w:shd w:val="clear" w:color="auto" w:fill="FFFFFF"/>
          </w:tcPr>
          <w:p w14:paraId="18ED647C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</w:tr>
      <w:tr w:rsidR="00977055" w:rsidRPr="00BB1EE8" w14:paraId="06935627" w14:textId="77777777" w:rsidTr="007A661D">
        <w:trPr>
          <w:cantSplit/>
          <w:trHeight w:hRule="exact" w:val="634"/>
        </w:trPr>
        <w:tc>
          <w:tcPr>
            <w:tcW w:w="92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82BC2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  <w:sz w:val="12"/>
                <w:szCs w:val="12"/>
              </w:rPr>
            </w:pPr>
            <w:r w:rsidRPr="00BB1EE8">
              <w:rPr>
                <w:rFonts w:cs="Arial"/>
                <w:sz w:val="12"/>
                <w:szCs w:val="12"/>
              </w:rPr>
              <w:t>PI gradbene stroke:</w:t>
            </w: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B37882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Nejc Hanžel</w:t>
            </w:r>
            <w:r w:rsidRPr="00BB1EE8">
              <w:rPr>
                <w:rFonts w:cs="Arial"/>
                <w:sz w:val="16"/>
                <w:szCs w:val="16"/>
              </w:rPr>
              <w:t>,</w:t>
            </w:r>
            <w:r>
              <w:rPr>
                <w:rFonts w:cs="Arial"/>
                <w:sz w:val="16"/>
                <w:szCs w:val="16"/>
              </w:rPr>
              <w:t xml:space="preserve"> m</w:t>
            </w:r>
            <w:r w:rsidRPr="00BB1EE8">
              <w:rPr>
                <w:rFonts w:cs="Arial"/>
                <w:sz w:val="16"/>
                <w:szCs w:val="16"/>
              </w:rPr>
              <w:t>.i.g.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right w:w="113" w:type="dxa"/>
            </w:tcMar>
            <w:vAlign w:val="center"/>
          </w:tcPr>
          <w:p w14:paraId="6222F48F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ind w:left="-163"/>
              <w:jc w:val="right"/>
              <w:rPr>
                <w:rFonts w:cs="Arial"/>
                <w:sz w:val="16"/>
                <w:szCs w:val="16"/>
              </w:rPr>
            </w:pPr>
            <w:r w:rsidRPr="00BB1EE8">
              <w:rPr>
                <w:rFonts w:cs="Arial"/>
                <w:sz w:val="16"/>
                <w:szCs w:val="16"/>
              </w:rPr>
              <w:t>G-483</w:t>
            </w: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882" w:type="dxa"/>
            <w:shd w:val="clear" w:color="auto" w:fill="FFFFFF"/>
            <w:vAlign w:val="center"/>
          </w:tcPr>
          <w:p w14:paraId="720CE9EA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ind w:hanging="107"/>
              <w:jc w:val="right"/>
              <w:rPr>
                <w:rFonts w:cs="Arial"/>
                <w:sz w:val="12"/>
                <w:szCs w:val="12"/>
              </w:rPr>
            </w:pPr>
            <w:r w:rsidRPr="00BB1EE8">
              <w:rPr>
                <w:rFonts w:cs="Arial"/>
                <w:sz w:val="12"/>
                <w:szCs w:val="12"/>
              </w:rPr>
              <w:t>Vrsta projekta:</w:t>
            </w:r>
          </w:p>
        </w:tc>
        <w:tc>
          <w:tcPr>
            <w:tcW w:w="1821" w:type="dxa"/>
            <w:gridSpan w:val="6"/>
            <w:shd w:val="clear" w:color="auto" w:fill="FFFFFF"/>
            <w:vAlign w:val="center"/>
          </w:tcPr>
          <w:p w14:paraId="74769949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</w:rPr>
            </w:pPr>
            <w:r w:rsidRPr="00BB1EE8">
              <w:rPr>
                <w:rFonts w:cs="Arial"/>
              </w:rPr>
              <w:t>DZR</w:t>
            </w:r>
          </w:p>
        </w:tc>
        <w:tc>
          <w:tcPr>
            <w:tcW w:w="854" w:type="dxa"/>
            <w:gridSpan w:val="4"/>
            <w:tcBorders>
              <w:right w:val="nil"/>
            </w:tcBorders>
            <w:shd w:val="clear" w:color="auto" w:fill="FFFFFF"/>
            <w:tcMar>
              <w:left w:w="113" w:type="dxa"/>
            </w:tcMar>
            <w:vAlign w:val="center"/>
          </w:tcPr>
          <w:p w14:paraId="04E3794A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2"/>
                <w:szCs w:val="12"/>
              </w:rPr>
            </w:pPr>
            <w:r w:rsidRPr="00BB1EE8">
              <w:rPr>
                <w:rFonts w:cs="Arial"/>
                <w:sz w:val="12"/>
                <w:szCs w:val="12"/>
              </w:rPr>
              <w:t>Številka projekta</w:t>
            </w:r>
          </w:p>
        </w:tc>
        <w:tc>
          <w:tcPr>
            <w:tcW w:w="1863" w:type="dxa"/>
            <w:gridSpan w:val="9"/>
            <w:tcBorders>
              <w:left w:val="nil"/>
            </w:tcBorders>
            <w:shd w:val="clear" w:color="auto" w:fill="FFFFFF"/>
            <w:vAlign w:val="center"/>
          </w:tcPr>
          <w:p w14:paraId="25B0B16C" w14:textId="468DCEFB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center"/>
              <w:rPr>
                <w:rFonts w:cs="Arial"/>
                <w:sz w:val="16"/>
                <w:szCs w:val="16"/>
              </w:rPr>
            </w:pPr>
            <w:r w:rsidRPr="00BB1EE8">
              <w:rPr>
                <w:rFonts w:cs="Arial"/>
                <w:sz w:val="16"/>
                <w:szCs w:val="16"/>
              </w:rPr>
              <w:t>HI</w:t>
            </w:r>
            <w:r>
              <w:rPr>
                <w:rFonts w:cs="Arial"/>
                <w:sz w:val="16"/>
                <w:szCs w:val="16"/>
              </w:rPr>
              <w:t>XXFV</w:t>
            </w:r>
            <w:r w:rsidRPr="00BB1EE8">
              <w:rPr>
                <w:rFonts w:cs="Arial"/>
                <w:sz w:val="16"/>
                <w:szCs w:val="16"/>
              </w:rPr>
              <w:t>-8</w:t>
            </w:r>
            <w:r>
              <w:rPr>
                <w:rFonts w:cs="Arial"/>
                <w:sz w:val="16"/>
                <w:szCs w:val="16"/>
              </w:rPr>
              <w:t>420</w:t>
            </w:r>
            <w:r w:rsidRPr="00BB1EE8">
              <w:rPr>
                <w:rFonts w:cs="Arial"/>
                <w:sz w:val="16"/>
                <w:szCs w:val="16"/>
              </w:rPr>
              <w:t>/202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</w:tr>
      <w:tr w:rsidR="00977055" w:rsidRPr="00BB1EE8" w14:paraId="33B57878" w14:textId="77777777" w:rsidTr="007A661D">
        <w:trPr>
          <w:gridAfter w:val="1"/>
          <w:wAfter w:w="6" w:type="dxa"/>
          <w:cantSplit/>
          <w:trHeight w:hRule="exact" w:val="409"/>
        </w:trPr>
        <w:tc>
          <w:tcPr>
            <w:tcW w:w="921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D5CC872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ind w:right="-108"/>
              <w:rPr>
                <w:rFonts w:cs="Arial"/>
              </w:rPr>
            </w:pPr>
          </w:p>
        </w:tc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B8292AF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4"/>
                <w:szCs w:val="14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tcMar>
              <w:right w:w="113" w:type="dxa"/>
            </w:tcMar>
            <w:vAlign w:val="center"/>
          </w:tcPr>
          <w:p w14:paraId="6B42122C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ind w:left="-163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bottom w:val="nil"/>
            </w:tcBorders>
            <w:shd w:val="clear" w:color="auto" w:fill="FFFFFF"/>
            <w:vAlign w:val="bottom"/>
          </w:tcPr>
          <w:p w14:paraId="60C01094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</w:rPr>
            </w:pPr>
            <w:r w:rsidRPr="00BB1EE8">
              <w:rPr>
                <w:rFonts w:cs="Arial"/>
                <w:sz w:val="12"/>
                <w:szCs w:val="12"/>
              </w:rPr>
              <w:t>Klas. oznaka:</w:t>
            </w:r>
          </w:p>
        </w:tc>
        <w:tc>
          <w:tcPr>
            <w:tcW w:w="313" w:type="dxa"/>
            <w:tcBorders>
              <w:bottom w:val="nil"/>
              <w:right w:val="nil"/>
            </w:tcBorders>
            <w:shd w:val="clear" w:color="auto" w:fill="FFFFFF"/>
            <w:vAlign w:val="bottom"/>
          </w:tcPr>
          <w:p w14:paraId="4348DB80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center"/>
              <w:rPr>
                <w:rFonts w:cs="Arial"/>
              </w:rPr>
            </w:pPr>
            <w:r w:rsidRPr="00BB1EE8">
              <w:rPr>
                <w:rFonts w:cs="Arial"/>
              </w:rPr>
              <w:t>C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D19A041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center"/>
              <w:rPr>
                <w:rFonts w:cs="Arial"/>
              </w:rPr>
            </w:pPr>
            <w:r w:rsidRPr="00BB1EE8">
              <w:rPr>
                <w:rFonts w:cs="Arial"/>
              </w:rPr>
              <w:t>D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25C6E3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center"/>
              <w:rPr>
                <w:rFonts w:cs="Arial"/>
              </w:rPr>
            </w:pPr>
            <w:r w:rsidRPr="00BB1EE8">
              <w:rPr>
                <w:rFonts w:cs="Arial"/>
              </w:rPr>
              <w:t>-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34BD42C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center"/>
              <w:rPr>
                <w:rFonts w:cs="Arial"/>
              </w:rPr>
            </w:pPr>
            <w:r w:rsidRPr="00BB1EE8">
              <w:rPr>
                <w:rFonts w:cs="Arial"/>
              </w:rPr>
              <w:t>-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F17706D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</w:rPr>
            </w:pPr>
            <w:r w:rsidRPr="00BB1EE8">
              <w:rPr>
                <w:rFonts w:cs="Arial"/>
              </w:rPr>
              <w:t>-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140FAA3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center"/>
              <w:rPr>
                <w:rFonts w:cs="Arial"/>
              </w:rPr>
            </w:pPr>
            <w:r w:rsidRPr="00BB1EE8">
              <w:rPr>
                <w:rFonts w:cs="Arial"/>
              </w:rPr>
              <w:t>-</w:t>
            </w:r>
          </w:p>
        </w:tc>
        <w:tc>
          <w:tcPr>
            <w:tcW w:w="311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4DC0E90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center"/>
              <w:rPr>
                <w:rFonts w:cs="Arial"/>
              </w:rPr>
            </w:pPr>
            <w:r w:rsidRPr="00BB1EE8">
              <w:rPr>
                <w:rFonts w:cs="Arial"/>
              </w:rPr>
              <w:t>-</w:t>
            </w:r>
          </w:p>
        </w:tc>
        <w:tc>
          <w:tcPr>
            <w:tcW w:w="376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92791DD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center"/>
              <w:rPr>
                <w:rFonts w:cs="Arial"/>
              </w:rPr>
            </w:pPr>
            <w:r w:rsidRPr="00BB1EE8">
              <w:rPr>
                <w:rFonts w:cs="Arial"/>
              </w:rPr>
              <w:t>-</w:t>
            </w:r>
          </w:p>
        </w:tc>
        <w:tc>
          <w:tcPr>
            <w:tcW w:w="313" w:type="dxa"/>
            <w:gridSpan w:val="2"/>
            <w:tcBorders>
              <w:left w:val="nil"/>
              <w:bottom w:val="nil"/>
            </w:tcBorders>
            <w:shd w:val="clear" w:color="auto" w:fill="FFFFFF"/>
            <w:vAlign w:val="bottom"/>
          </w:tcPr>
          <w:p w14:paraId="3E13A653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center"/>
              <w:rPr>
                <w:rFonts w:cs="Arial"/>
              </w:rPr>
            </w:pPr>
            <w:r w:rsidRPr="00BB1EE8">
              <w:rPr>
                <w:rFonts w:cs="Arial"/>
              </w:rPr>
              <w:t>-</w:t>
            </w:r>
          </w:p>
        </w:tc>
        <w:tc>
          <w:tcPr>
            <w:tcW w:w="570" w:type="dxa"/>
            <w:gridSpan w:val="3"/>
            <w:tcBorders>
              <w:bottom w:val="nil"/>
              <w:right w:val="nil"/>
            </w:tcBorders>
            <w:shd w:val="clear" w:color="auto" w:fill="FFFFFF"/>
            <w:vAlign w:val="bottom"/>
          </w:tcPr>
          <w:p w14:paraId="12E08C3B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  <w:r w:rsidRPr="00BB1EE8">
              <w:rPr>
                <w:rFonts w:cs="Arial"/>
                <w:sz w:val="12"/>
                <w:szCs w:val="12"/>
              </w:rPr>
              <w:t>Stran/ strani:</w:t>
            </w:r>
          </w:p>
        </w:tc>
        <w:tc>
          <w:tcPr>
            <w:tcW w:w="1141" w:type="dxa"/>
            <w:gridSpan w:val="4"/>
            <w:tcBorders>
              <w:left w:val="nil"/>
              <w:bottom w:val="nil"/>
            </w:tcBorders>
            <w:shd w:val="clear" w:color="auto" w:fill="FFFFFF"/>
            <w:vAlign w:val="bottom"/>
          </w:tcPr>
          <w:p w14:paraId="4B707140" w14:textId="30D585BE" w:rsidR="00977055" w:rsidRPr="00BB1EE8" w:rsidRDefault="00977055" w:rsidP="00977055">
            <w:pPr>
              <w:spacing w:line="276" w:lineRule="auto"/>
              <w:ind w:right="178"/>
              <w:jc w:val="center"/>
              <w:rPr>
                <w:rFonts w:cs="Arial"/>
                <w:sz w:val="16"/>
                <w:szCs w:val="16"/>
              </w:rPr>
            </w:pPr>
            <w:r w:rsidRPr="00BB1EE8">
              <w:rPr>
                <w:rFonts w:cs="Arial"/>
                <w:sz w:val="16"/>
                <w:szCs w:val="16"/>
              </w:rPr>
              <w:t>1/</w:t>
            </w:r>
            <w:r>
              <w:rPr>
                <w:rFonts w:cs="Arial"/>
                <w:noProof/>
                <w:sz w:val="16"/>
                <w:szCs w:val="16"/>
                <w:lang w:eastAsia="en-US"/>
              </w:rPr>
              <w:t>2</w:t>
            </w:r>
          </w:p>
        </w:tc>
      </w:tr>
      <w:tr w:rsidR="00977055" w:rsidRPr="00BB1EE8" w14:paraId="671DF0F0" w14:textId="77777777" w:rsidTr="007A661D">
        <w:trPr>
          <w:gridAfter w:val="1"/>
          <w:wAfter w:w="6" w:type="dxa"/>
          <w:cantSplit/>
          <w:trHeight w:hRule="exact" w:val="116"/>
        </w:trPr>
        <w:tc>
          <w:tcPr>
            <w:tcW w:w="921" w:type="dxa"/>
            <w:gridSpan w:val="3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53DB73BA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</w:rPr>
            </w:pPr>
          </w:p>
        </w:tc>
        <w:tc>
          <w:tcPr>
            <w:tcW w:w="2315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24F38222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</w:rPr>
            </w:pPr>
          </w:p>
        </w:tc>
        <w:tc>
          <w:tcPr>
            <w:tcW w:w="799" w:type="dxa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FFFFFF"/>
            <w:tcMar>
              <w:right w:w="113" w:type="dxa"/>
            </w:tcMar>
          </w:tcPr>
          <w:p w14:paraId="2CD42AD8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</w:rPr>
            </w:pPr>
          </w:p>
        </w:tc>
        <w:tc>
          <w:tcPr>
            <w:tcW w:w="882" w:type="dxa"/>
            <w:tcBorders>
              <w:top w:val="nil"/>
              <w:bottom w:val="single" w:sz="12" w:space="0" w:color="auto"/>
            </w:tcBorders>
            <w:shd w:val="clear" w:color="auto" w:fill="FFFFFF"/>
          </w:tcPr>
          <w:p w14:paraId="627C67CC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59A6FA50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75DDBCE8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56A4F50F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115A2621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4A75861F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19A72DB4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3D910F15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14:paraId="00FC776B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</w:tcBorders>
            <w:shd w:val="clear" w:color="auto" w:fill="FFFFFF"/>
          </w:tcPr>
          <w:p w14:paraId="707DEEBA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1711" w:type="dxa"/>
            <w:gridSpan w:val="7"/>
            <w:tcBorders>
              <w:top w:val="nil"/>
              <w:bottom w:val="single" w:sz="12" w:space="0" w:color="auto"/>
            </w:tcBorders>
            <w:shd w:val="clear" w:color="auto" w:fill="FFFFFF"/>
          </w:tcPr>
          <w:p w14:paraId="2A3C51E1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</w:tr>
      <w:tr w:rsidR="00977055" w:rsidRPr="00BB1EE8" w14:paraId="3766A6C5" w14:textId="77777777" w:rsidTr="007A661D">
        <w:trPr>
          <w:gridAfter w:val="1"/>
          <w:wAfter w:w="6" w:type="dxa"/>
          <w:cantSplit/>
          <w:trHeight w:hRule="exact" w:val="457"/>
        </w:trPr>
        <w:tc>
          <w:tcPr>
            <w:tcW w:w="722" w:type="dxa"/>
            <w:tcBorders>
              <w:bottom w:val="nil"/>
              <w:right w:val="nil"/>
            </w:tcBorders>
            <w:shd w:val="clear" w:color="auto" w:fill="FFFFFF"/>
            <w:vAlign w:val="bottom"/>
          </w:tcPr>
          <w:p w14:paraId="02B11CFB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  <w:r w:rsidRPr="00BB1EE8">
              <w:rPr>
                <w:rFonts w:cs="Arial"/>
                <w:sz w:val="12"/>
                <w:szCs w:val="12"/>
              </w:rPr>
              <w:t>Datum izdelave:</w:t>
            </w:r>
          </w:p>
        </w:tc>
        <w:tc>
          <w:tcPr>
            <w:tcW w:w="1285" w:type="dxa"/>
            <w:gridSpan w:val="3"/>
            <w:tcBorders>
              <w:left w:val="nil"/>
              <w:bottom w:val="nil"/>
            </w:tcBorders>
            <w:shd w:val="clear" w:color="auto" w:fill="FFFFFF"/>
            <w:tcMar>
              <w:right w:w="113" w:type="dxa"/>
            </w:tcMar>
            <w:vAlign w:val="center"/>
          </w:tcPr>
          <w:p w14:paraId="5FB16AFA" w14:textId="6ACDA738" w:rsidR="00977055" w:rsidRPr="00BB1EE8" w:rsidRDefault="002C71A9" w:rsidP="00977055">
            <w:pPr>
              <w:tabs>
                <w:tab w:val="left" w:pos="1155"/>
              </w:tabs>
              <w:spacing w:line="276" w:lineRule="auto"/>
              <w:ind w:left="84"/>
              <w:jc w:val="left"/>
              <w:rPr>
                <w:rFonts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marec</w:t>
            </w:r>
            <w:r w:rsidR="00977055">
              <w:rPr>
                <w:rFonts w:cs="Arial"/>
                <w:sz w:val="14"/>
                <w:szCs w:val="14"/>
              </w:rPr>
              <w:t xml:space="preserve"> 2026</w:t>
            </w:r>
          </w:p>
        </w:tc>
        <w:tc>
          <w:tcPr>
            <w:tcW w:w="605" w:type="dxa"/>
            <w:tcBorders>
              <w:bottom w:val="nil"/>
              <w:right w:val="nil"/>
            </w:tcBorders>
            <w:shd w:val="clear" w:color="auto" w:fill="FFFFFF"/>
            <w:vAlign w:val="bottom"/>
          </w:tcPr>
          <w:p w14:paraId="3461CF97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  <w:r w:rsidRPr="00BB1EE8">
              <w:rPr>
                <w:rFonts w:cs="Arial"/>
                <w:sz w:val="12"/>
                <w:szCs w:val="12"/>
              </w:rPr>
              <w:t>Merilo:</w:t>
            </w:r>
          </w:p>
        </w:tc>
        <w:tc>
          <w:tcPr>
            <w:tcW w:w="1423" w:type="dxa"/>
            <w:gridSpan w:val="2"/>
            <w:tcBorders>
              <w:left w:val="nil"/>
              <w:bottom w:val="nil"/>
            </w:tcBorders>
            <w:shd w:val="clear" w:color="auto" w:fill="FFFFFF"/>
            <w:tcMar>
              <w:right w:w="113" w:type="dxa"/>
            </w:tcMar>
            <w:vAlign w:val="bottom"/>
          </w:tcPr>
          <w:p w14:paraId="2765AB60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sz w:val="16"/>
                <w:szCs w:val="16"/>
              </w:rPr>
            </w:pPr>
          </w:p>
        </w:tc>
        <w:tc>
          <w:tcPr>
            <w:tcW w:w="882" w:type="dxa"/>
            <w:tcBorders>
              <w:bottom w:val="nil"/>
            </w:tcBorders>
            <w:shd w:val="clear" w:color="auto" w:fill="FFFFFF"/>
            <w:vAlign w:val="bottom"/>
          </w:tcPr>
          <w:p w14:paraId="026C3B59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</w:rPr>
            </w:pPr>
            <w:r w:rsidRPr="00BB1EE8">
              <w:rPr>
                <w:rFonts w:cs="Arial"/>
                <w:sz w:val="12"/>
                <w:szCs w:val="12"/>
              </w:rPr>
              <w:t>Ident. oznaka:</w:t>
            </w:r>
          </w:p>
        </w:tc>
        <w:tc>
          <w:tcPr>
            <w:tcW w:w="313" w:type="dxa"/>
            <w:tcBorders>
              <w:bottom w:val="nil"/>
              <w:right w:val="nil"/>
            </w:tcBorders>
            <w:shd w:val="clear" w:color="auto" w:fill="FFFFFF"/>
            <w:vAlign w:val="center"/>
          </w:tcPr>
          <w:p w14:paraId="0D2D8506" w14:textId="77777777" w:rsidR="00977055" w:rsidRPr="00BB1EE8" w:rsidRDefault="00977055" w:rsidP="00977055">
            <w:pPr>
              <w:spacing w:line="276" w:lineRule="auto"/>
              <w:jc w:val="left"/>
              <w:rPr>
                <w:rFonts w:cs="Arial"/>
              </w:rPr>
            </w:pPr>
            <w:r w:rsidRPr="00BB1EE8">
              <w:rPr>
                <w:rFonts w:cs="Arial"/>
              </w:rPr>
              <w:t>H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654F9CC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</w:rPr>
            </w:pPr>
            <w:r w:rsidRPr="00BB1EE8">
              <w:rPr>
                <w:rFonts w:cs="Arial"/>
              </w:rPr>
              <w:t>I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4FFBD93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2187D05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080E507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256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BDEDBDA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V</w:t>
            </w:r>
          </w:p>
        </w:tc>
        <w:tc>
          <w:tcPr>
            <w:tcW w:w="311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A52A05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</w:rPr>
            </w:pPr>
            <w:r w:rsidRPr="00BB1EE8">
              <w:rPr>
                <w:rFonts w:cs="Arial"/>
              </w:rPr>
              <w:t>-</w:t>
            </w:r>
          </w:p>
        </w:tc>
        <w:tc>
          <w:tcPr>
            <w:tcW w:w="376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49DF8D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</w:rPr>
            </w:pPr>
            <w:r w:rsidRPr="00BB1EE8">
              <w:rPr>
                <w:rFonts w:cs="Arial"/>
              </w:rPr>
              <w:t>6</w:t>
            </w:r>
          </w:p>
        </w:tc>
        <w:tc>
          <w:tcPr>
            <w:tcW w:w="31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1206FA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31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5A28E17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</w:rPr>
            </w:pPr>
            <w:r w:rsidRPr="00BB1EE8">
              <w:rPr>
                <w:rFonts w:cs="Arial"/>
              </w:rPr>
              <w:t>1</w:t>
            </w:r>
          </w:p>
        </w:tc>
        <w:tc>
          <w:tcPr>
            <w:tcW w:w="313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832106C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</w:rPr>
            </w:pPr>
            <w:r w:rsidRPr="00BB1EE8">
              <w:rPr>
                <w:rFonts w:cs="Arial"/>
              </w:rPr>
              <w:t>0</w:t>
            </w:r>
          </w:p>
        </w:tc>
        <w:tc>
          <w:tcPr>
            <w:tcW w:w="313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3ACFA0B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</w:rPr>
            </w:pPr>
            <w:r w:rsidRPr="00BB1EE8">
              <w:rPr>
                <w:rFonts w:cs="Arial"/>
              </w:rPr>
              <w:t>0</w:t>
            </w:r>
          </w:p>
        </w:tc>
        <w:tc>
          <w:tcPr>
            <w:tcW w:w="313" w:type="dxa"/>
            <w:tcBorders>
              <w:left w:val="nil"/>
              <w:bottom w:val="nil"/>
            </w:tcBorders>
            <w:shd w:val="clear" w:color="auto" w:fill="FFFFFF"/>
            <w:vAlign w:val="center"/>
          </w:tcPr>
          <w:p w14:paraId="0E0146C0" w14:textId="6E0303CA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jc w:val="left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459" w:type="dxa"/>
            <w:tcBorders>
              <w:bottom w:val="nil"/>
            </w:tcBorders>
            <w:shd w:val="clear" w:color="auto" w:fill="FFFFFF"/>
          </w:tcPr>
          <w:p w14:paraId="4A3D9414" w14:textId="57E864AB" w:rsidR="00977055" w:rsidRPr="00944199" w:rsidRDefault="00977055" w:rsidP="00977055">
            <w:pPr>
              <w:spacing w:line="276" w:lineRule="auto"/>
              <w:ind w:left="-28"/>
              <w:jc w:val="center"/>
              <w:rPr>
                <w:rFonts w:cs="Arial"/>
                <w:sz w:val="12"/>
                <w:szCs w:val="12"/>
              </w:rPr>
            </w:pPr>
            <w:r w:rsidRPr="00BB1EE8">
              <w:rPr>
                <w:rFonts w:cs="Arial"/>
                <w:sz w:val="12"/>
                <w:szCs w:val="12"/>
              </w:rPr>
              <w:t>Spr.:</w:t>
            </w:r>
            <w:r>
              <w:rPr>
                <w:rFonts w:cs="Arial"/>
                <w:sz w:val="12"/>
                <w:szCs w:val="12"/>
              </w:rPr>
              <w:t xml:space="preserve">  </w:t>
            </w:r>
            <w:r>
              <w:rPr>
                <w:rFonts w:cs="Arial"/>
              </w:rPr>
              <w:t>C</w:t>
            </w:r>
          </w:p>
        </w:tc>
      </w:tr>
      <w:tr w:rsidR="00977055" w:rsidRPr="00BB1EE8" w14:paraId="44944D70" w14:textId="77777777" w:rsidTr="007A661D">
        <w:trPr>
          <w:gridAfter w:val="1"/>
          <w:wAfter w:w="6" w:type="dxa"/>
          <w:cantSplit/>
          <w:trHeight w:hRule="exact" w:val="108"/>
        </w:trPr>
        <w:tc>
          <w:tcPr>
            <w:tcW w:w="2007" w:type="dxa"/>
            <w:gridSpan w:val="4"/>
            <w:tcBorders>
              <w:top w:val="nil"/>
            </w:tcBorders>
            <w:shd w:val="clear" w:color="auto" w:fill="FFFFFF"/>
          </w:tcPr>
          <w:p w14:paraId="7818B5CB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2028" w:type="dxa"/>
            <w:gridSpan w:val="3"/>
            <w:tcBorders>
              <w:top w:val="nil"/>
            </w:tcBorders>
            <w:shd w:val="clear" w:color="auto" w:fill="FFFFFF"/>
          </w:tcPr>
          <w:p w14:paraId="670331F7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882" w:type="dxa"/>
            <w:tcBorders>
              <w:top w:val="nil"/>
            </w:tcBorders>
            <w:shd w:val="clear" w:color="auto" w:fill="FFFFFF"/>
          </w:tcPr>
          <w:p w14:paraId="00A0CF70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  <w:p w14:paraId="3442B515" w14:textId="77777777" w:rsidR="00977055" w:rsidRPr="00BB1EE8" w:rsidRDefault="00977055" w:rsidP="00977055">
            <w:pPr>
              <w:tabs>
                <w:tab w:val="left" w:pos="738"/>
              </w:tabs>
              <w:spacing w:line="276" w:lineRule="auto"/>
              <w:rPr>
                <w:rFonts w:cs="Arial"/>
              </w:rPr>
            </w:pPr>
            <w:r w:rsidRPr="00BB1EE8">
              <w:rPr>
                <w:rFonts w:cs="Arial"/>
              </w:rPr>
              <w:tab/>
            </w:r>
          </w:p>
        </w:tc>
        <w:tc>
          <w:tcPr>
            <w:tcW w:w="313" w:type="dxa"/>
            <w:tcBorders>
              <w:top w:val="nil"/>
              <w:right w:val="single" w:sz="4" w:space="0" w:color="auto"/>
            </w:tcBorders>
            <w:shd w:val="clear" w:color="auto" w:fill="FFFFFF"/>
          </w:tcPr>
          <w:p w14:paraId="7E29C5B6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92CFB7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3773A0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5B9A4A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3AE891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25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F8DACB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EE689A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2FA109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417584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4618FA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3913DC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BBC9C6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313" w:type="dxa"/>
            <w:tcBorders>
              <w:top w:val="nil"/>
              <w:left w:val="single" w:sz="4" w:space="0" w:color="auto"/>
            </w:tcBorders>
            <w:shd w:val="clear" w:color="auto" w:fill="FFFFFF"/>
          </w:tcPr>
          <w:p w14:paraId="60386527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  <w:tc>
          <w:tcPr>
            <w:tcW w:w="459" w:type="dxa"/>
            <w:tcBorders>
              <w:top w:val="nil"/>
            </w:tcBorders>
            <w:shd w:val="clear" w:color="auto" w:fill="FFFFFF"/>
          </w:tcPr>
          <w:p w14:paraId="6E8D7A28" w14:textId="77777777" w:rsidR="00977055" w:rsidRPr="00BB1EE8" w:rsidRDefault="00977055" w:rsidP="00977055">
            <w:pPr>
              <w:tabs>
                <w:tab w:val="left" w:pos="1155"/>
              </w:tabs>
              <w:spacing w:line="276" w:lineRule="auto"/>
              <w:rPr>
                <w:rFonts w:cs="Arial"/>
                <w:b/>
                <w:i/>
              </w:rPr>
            </w:pPr>
          </w:p>
        </w:tc>
      </w:tr>
    </w:tbl>
    <w:p w14:paraId="4799E817" w14:textId="2BD075FD" w:rsidR="00397251" w:rsidRDefault="00A46A36">
      <w:pPr>
        <w:spacing w:after="0" w:line="240" w:lineRule="auto"/>
        <w:jc w:val="left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br w:type="page"/>
      </w:r>
    </w:p>
    <w:p w14:paraId="4FD22ABF" w14:textId="7560F12B" w:rsidR="008D1525" w:rsidRPr="008D6424" w:rsidRDefault="00771236" w:rsidP="00771236">
      <w:pPr>
        <w:tabs>
          <w:tab w:val="left" w:pos="2835"/>
        </w:tabs>
        <w:ind w:left="2835" w:hanging="2835"/>
        <w:jc w:val="left"/>
        <w:rPr>
          <w:rFonts w:cs="Arial"/>
          <w:b/>
          <w:sz w:val="32"/>
          <w:szCs w:val="32"/>
        </w:rPr>
      </w:pPr>
      <w:r w:rsidRPr="008D6424">
        <w:rPr>
          <w:rFonts w:cs="Arial"/>
          <w:b/>
          <w:sz w:val="32"/>
          <w:szCs w:val="32"/>
        </w:rPr>
        <w:lastRenderedPageBreak/>
        <w:t xml:space="preserve">KNJIGA </w:t>
      </w:r>
      <w:r w:rsidR="00323CD7">
        <w:rPr>
          <w:rFonts w:cs="Arial"/>
          <w:b/>
          <w:sz w:val="32"/>
          <w:szCs w:val="32"/>
        </w:rPr>
        <w:t>5</w:t>
      </w:r>
      <w:r w:rsidRPr="008D6424">
        <w:rPr>
          <w:rFonts w:cs="Arial"/>
          <w:b/>
          <w:sz w:val="32"/>
          <w:szCs w:val="32"/>
        </w:rPr>
        <w:t>:</w:t>
      </w:r>
      <w:r w:rsidR="00AC1CBC">
        <w:rPr>
          <w:rFonts w:cs="Arial"/>
          <w:b/>
          <w:sz w:val="32"/>
          <w:szCs w:val="32"/>
        </w:rPr>
        <w:t xml:space="preserve"> </w:t>
      </w:r>
      <w:r w:rsidR="00323CD7">
        <w:rPr>
          <w:rFonts w:cs="Arial"/>
          <w:b/>
          <w:sz w:val="32"/>
          <w:szCs w:val="32"/>
        </w:rPr>
        <w:t>RAZPISNE RISBE SE Z</w:t>
      </w:r>
      <w:r w:rsidR="00011F2F">
        <w:rPr>
          <w:rFonts w:cs="Arial"/>
          <w:b/>
          <w:sz w:val="32"/>
          <w:szCs w:val="32"/>
        </w:rPr>
        <w:t>LATOLIČJE FORMIN</w:t>
      </w:r>
      <w:r w:rsidR="00296FCC">
        <w:rPr>
          <w:rFonts w:cs="Arial"/>
          <w:b/>
          <w:sz w:val="32"/>
          <w:szCs w:val="32"/>
        </w:rPr>
        <w:t xml:space="preserve"> – LOT EO (ELEKTRO OPREMA)</w:t>
      </w:r>
    </w:p>
    <w:p w14:paraId="4CBED29A" w14:textId="77777777" w:rsidR="00771236" w:rsidRPr="008D6424" w:rsidRDefault="00771236" w:rsidP="00771236">
      <w:pPr>
        <w:tabs>
          <w:tab w:val="left" w:pos="2835"/>
        </w:tabs>
        <w:ind w:left="2835" w:hanging="2835"/>
        <w:jc w:val="left"/>
        <w:rPr>
          <w:rFonts w:cs="Arial"/>
          <w:b/>
          <w:sz w:val="32"/>
          <w:szCs w:val="32"/>
        </w:rPr>
      </w:pPr>
    </w:p>
    <w:p w14:paraId="1FE66D4D" w14:textId="20E907F9" w:rsidR="008D1525" w:rsidRPr="003E6603" w:rsidRDefault="00853B42" w:rsidP="003E6603">
      <w:pPr>
        <w:tabs>
          <w:tab w:val="left" w:pos="2835"/>
        </w:tabs>
        <w:ind w:left="2835" w:hanging="2835"/>
        <w:jc w:val="left"/>
        <w:rPr>
          <w:rFonts w:cs="Arial"/>
          <w:b/>
          <w:sz w:val="32"/>
          <w:szCs w:val="32"/>
        </w:rPr>
      </w:pPr>
      <w:r w:rsidRPr="008D6424">
        <w:rPr>
          <w:rFonts w:cs="Arial"/>
          <w:b/>
          <w:sz w:val="32"/>
          <w:szCs w:val="32"/>
        </w:rPr>
        <w:tab/>
      </w:r>
    </w:p>
    <w:p w14:paraId="65FBF2FE" w14:textId="77777777" w:rsidR="008D1525" w:rsidRPr="008D6424" w:rsidRDefault="008D1525" w:rsidP="00771236">
      <w:pPr>
        <w:spacing w:after="0"/>
        <w:rPr>
          <w:rFonts w:cs="Arial"/>
          <w:b/>
          <w:sz w:val="28"/>
          <w:szCs w:val="28"/>
        </w:rPr>
      </w:pPr>
      <w:r w:rsidRPr="008D6424">
        <w:rPr>
          <w:rFonts w:cs="Arial"/>
          <w:b/>
          <w:sz w:val="28"/>
          <w:szCs w:val="28"/>
        </w:rPr>
        <w:t>VSEBINA:</w:t>
      </w:r>
    </w:p>
    <w:p w14:paraId="0DA5FA2E" w14:textId="4163FDB1" w:rsidR="008D1525" w:rsidRPr="008D6424" w:rsidRDefault="008D1525" w:rsidP="0060661C">
      <w:pPr>
        <w:tabs>
          <w:tab w:val="right" w:pos="9355"/>
        </w:tabs>
        <w:rPr>
          <w:rFonts w:cs="Arial"/>
        </w:rPr>
      </w:pPr>
      <w:r w:rsidRPr="008D6424">
        <w:rPr>
          <w:rFonts w:cs="Arial"/>
        </w:rPr>
        <w:tab/>
      </w:r>
    </w:p>
    <w:tbl>
      <w:tblPr>
        <w:tblW w:w="9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851"/>
        <w:gridCol w:w="4111"/>
        <w:gridCol w:w="1842"/>
        <w:gridCol w:w="1276"/>
        <w:gridCol w:w="854"/>
      </w:tblGrid>
      <w:tr w:rsidR="00D07887" w:rsidRPr="00B01FE1" w14:paraId="135ABE19" w14:textId="77777777" w:rsidTr="005B71CF">
        <w:trPr>
          <w:trHeight w:val="735"/>
          <w:tblHeader/>
        </w:trPr>
        <w:tc>
          <w:tcPr>
            <w:tcW w:w="675" w:type="dxa"/>
            <w:vAlign w:val="center"/>
          </w:tcPr>
          <w:bookmarkEnd w:id="0"/>
          <w:p w14:paraId="522AF560" w14:textId="77777777" w:rsidR="00D07887" w:rsidRPr="00B01FE1" w:rsidRDefault="00D07887" w:rsidP="007A661D">
            <w:pPr>
              <w:rPr>
                <w:rFonts w:ascii="Verdana" w:hAnsi="Verdana"/>
                <w:sz w:val="18"/>
                <w:szCs w:val="18"/>
              </w:rPr>
            </w:pPr>
            <w:r w:rsidRPr="00B01FE1">
              <w:rPr>
                <w:rFonts w:ascii="Verdana" w:hAnsi="Verdana"/>
                <w:sz w:val="18"/>
                <w:szCs w:val="18"/>
              </w:rPr>
              <w:t>Št:</w:t>
            </w:r>
          </w:p>
        </w:tc>
        <w:tc>
          <w:tcPr>
            <w:tcW w:w="851" w:type="dxa"/>
            <w:vAlign w:val="center"/>
          </w:tcPr>
          <w:p w14:paraId="55144462" w14:textId="77777777" w:rsidR="00D07887" w:rsidRPr="00B01FE1" w:rsidRDefault="00D07887" w:rsidP="007A661D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1" w:type="dxa"/>
            <w:vAlign w:val="center"/>
          </w:tcPr>
          <w:p w14:paraId="05903BA5" w14:textId="77777777" w:rsidR="00D07887" w:rsidRPr="00B01FE1" w:rsidRDefault="00D07887" w:rsidP="007A661D">
            <w:pPr>
              <w:rPr>
                <w:rFonts w:ascii="Verdana" w:hAnsi="Verdana"/>
                <w:sz w:val="18"/>
                <w:szCs w:val="18"/>
              </w:rPr>
            </w:pPr>
            <w:r w:rsidRPr="00B01FE1">
              <w:rPr>
                <w:rFonts w:ascii="Verdana" w:hAnsi="Verdana"/>
                <w:sz w:val="18"/>
                <w:szCs w:val="18"/>
              </w:rPr>
              <w:t>Naziv dokumenta:</w:t>
            </w:r>
          </w:p>
        </w:tc>
        <w:tc>
          <w:tcPr>
            <w:tcW w:w="1842" w:type="dxa"/>
            <w:vAlign w:val="center"/>
          </w:tcPr>
          <w:p w14:paraId="094CECD5" w14:textId="77777777" w:rsidR="00D07887" w:rsidRPr="00B01FE1" w:rsidRDefault="00D07887" w:rsidP="007A661D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B01FE1">
              <w:rPr>
                <w:rFonts w:ascii="Verdana" w:hAnsi="Verdana"/>
                <w:sz w:val="18"/>
                <w:szCs w:val="18"/>
              </w:rPr>
              <w:t>Id. oznaka:</w:t>
            </w:r>
          </w:p>
        </w:tc>
        <w:tc>
          <w:tcPr>
            <w:tcW w:w="1276" w:type="dxa"/>
            <w:vAlign w:val="center"/>
          </w:tcPr>
          <w:p w14:paraId="67264A38" w14:textId="77777777" w:rsidR="00D07887" w:rsidRPr="00B01FE1" w:rsidRDefault="00D07887" w:rsidP="007A661D">
            <w:pPr>
              <w:rPr>
                <w:rFonts w:ascii="Verdana" w:hAnsi="Verdana"/>
                <w:sz w:val="18"/>
                <w:szCs w:val="18"/>
              </w:rPr>
            </w:pPr>
            <w:r w:rsidRPr="00B01FE1">
              <w:rPr>
                <w:rFonts w:ascii="Verdana" w:hAnsi="Verdana"/>
                <w:sz w:val="18"/>
                <w:szCs w:val="18"/>
              </w:rPr>
              <w:t>klas. oznaka:</w:t>
            </w:r>
          </w:p>
        </w:tc>
        <w:tc>
          <w:tcPr>
            <w:tcW w:w="854" w:type="dxa"/>
            <w:vAlign w:val="center"/>
          </w:tcPr>
          <w:p w14:paraId="42FA31F1" w14:textId="77777777" w:rsidR="00D07887" w:rsidRPr="001B7D6E" w:rsidRDefault="00D07887" w:rsidP="007A661D">
            <w:pPr>
              <w:rPr>
                <w:rFonts w:ascii="Verdana" w:hAnsi="Verdana"/>
                <w:sz w:val="18"/>
                <w:szCs w:val="18"/>
              </w:rPr>
            </w:pPr>
            <w:r w:rsidRPr="001B7D6E">
              <w:rPr>
                <w:rFonts w:ascii="Verdana" w:hAnsi="Verdana"/>
                <w:sz w:val="18"/>
                <w:szCs w:val="18"/>
              </w:rPr>
              <w:t>Str.:</w:t>
            </w:r>
          </w:p>
        </w:tc>
      </w:tr>
      <w:tr w:rsidR="00D07887" w:rsidRPr="00B01FE1" w14:paraId="5697D493" w14:textId="77777777" w:rsidTr="005B71CF">
        <w:trPr>
          <w:trHeight w:val="458"/>
        </w:trPr>
        <w:tc>
          <w:tcPr>
            <w:tcW w:w="9609" w:type="dxa"/>
            <w:gridSpan w:val="6"/>
            <w:vAlign w:val="center"/>
          </w:tcPr>
          <w:p w14:paraId="1B3B8CDE" w14:textId="1C3D57C1" w:rsidR="00D07887" w:rsidRPr="001B7D6E" w:rsidRDefault="00D07887" w:rsidP="007A661D">
            <w:pPr>
              <w:rPr>
                <w:rFonts w:ascii="Verdana" w:hAnsi="Verdana"/>
                <w:b/>
                <w:sz w:val="18"/>
                <w:szCs w:val="18"/>
              </w:rPr>
            </w:pPr>
            <w:r w:rsidRPr="001B7D6E">
              <w:rPr>
                <w:rFonts w:ascii="Verdana" w:hAnsi="Verdana"/>
                <w:sz w:val="18"/>
                <w:szCs w:val="18"/>
              </w:rPr>
              <w:t xml:space="preserve">Št. mape: </w:t>
            </w:r>
            <w:r>
              <w:rPr>
                <w:rFonts w:ascii="Verdana" w:hAnsi="Verdana"/>
                <w:b/>
              </w:rPr>
              <w:t>HI</w:t>
            </w:r>
            <w:r w:rsidR="00011F2F">
              <w:rPr>
                <w:rFonts w:ascii="Verdana" w:hAnsi="Verdana"/>
                <w:b/>
              </w:rPr>
              <w:t>XXFV-</w:t>
            </w:r>
            <w:r>
              <w:rPr>
                <w:rFonts w:ascii="Verdana" w:hAnsi="Verdana"/>
                <w:b/>
              </w:rPr>
              <w:t>6X</w:t>
            </w:r>
            <w:r w:rsidRPr="001B7D6E">
              <w:rPr>
                <w:rFonts w:ascii="Verdana" w:hAnsi="Verdana"/>
                <w:b/>
              </w:rPr>
              <w:t>/M0</w:t>
            </w:r>
            <w:r w:rsidR="00296FCC">
              <w:rPr>
                <w:rFonts w:ascii="Verdana" w:hAnsi="Verdana"/>
                <w:b/>
              </w:rPr>
              <w:t>2</w:t>
            </w:r>
          </w:p>
        </w:tc>
      </w:tr>
      <w:tr w:rsidR="00E435E7" w:rsidRPr="00B01FE1" w14:paraId="27B4C947" w14:textId="77777777" w:rsidTr="005B71CF">
        <w:trPr>
          <w:trHeight w:val="609"/>
        </w:trPr>
        <w:tc>
          <w:tcPr>
            <w:tcW w:w="675" w:type="dxa"/>
            <w:vAlign w:val="center"/>
          </w:tcPr>
          <w:p w14:paraId="144A56D3" w14:textId="77777777" w:rsidR="00E435E7" w:rsidRPr="00B01FE1" w:rsidRDefault="00E435E7" w:rsidP="00E435E7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02F19228" w14:textId="6EC16DD8" w:rsidR="00E435E7" w:rsidRDefault="00E435E7" w:rsidP="00E435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4111" w:type="dxa"/>
            <w:vAlign w:val="center"/>
          </w:tcPr>
          <w:p w14:paraId="0880B02C" w14:textId="659FFA46" w:rsidR="00E435E7" w:rsidRDefault="00E435E7" w:rsidP="00E435E7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Tloris postavitve opreme v SN stikališču Zlatoličje</w:t>
            </w:r>
          </w:p>
        </w:tc>
        <w:tc>
          <w:tcPr>
            <w:tcW w:w="1842" w:type="dxa"/>
            <w:vAlign w:val="center"/>
          </w:tcPr>
          <w:p w14:paraId="4BF33ED5" w14:textId="287FF342" w:rsidR="00E435E7" w:rsidRDefault="00E435E7" w:rsidP="00E435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HIXXFV-6E4010</w:t>
            </w:r>
          </w:p>
        </w:tc>
        <w:tc>
          <w:tcPr>
            <w:tcW w:w="1276" w:type="dxa"/>
            <w:vAlign w:val="center"/>
          </w:tcPr>
          <w:p w14:paraId="4DBE60B6" w14:textId="77777777" w:rsidR="00E435E7" w:rsidRDefault="00E435E7" w:rsidP="00E435E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B9113E4" w14:textId="7E6C316F" w:rsidR="00E435E7" w:rsidRDefault="00E435E7" w:rsidP="00E435E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E435E7" w:rsidRPr="00B01FE1" w14:paraId="6573284E" w14:textId="77777777" w:rsidTr="005B71CF">
        <w:trPr>
          <w:trHeight w:val="609"/>
        </w:trPr>
        <w:tc>
          <w:tcPr>
            <w:tcW w:w="675" w:type="dxa"/>
            <w:vAlign w:val="center"/>
          </w:tcPr>
          <w:p w14:paraId="3D6648C2" w14:textId="77777777" w:rsidR="00E435E7" w:rsidRPr="00B01FE1" w:rsidRDefault="00E435E7" w:rsidP="00E435E7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180218AA" w14:textId="0D9FE4CB" w:rsidR="00E435E7" w:rsidRDefault="00E435E7" w:rsidP="00E435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4111" w:type="dxa"/>
            <w:vAlign w:val="center"/>
          </w:tcPr>
          <w:p w14:paraId="2378F199" w14:textId="56D8BBA3" w:rsidR="00E435E7" w:rsidRDefault="00E435E7" w:rsidP="00E435E7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Tloris postavitve opreme v SN stikališču Formin</w:t>
            </w:r>
          </w:p>
        </w:tc>
        <w:tc>
          <w:tcPr>
            <w:tcW w:w="1842" w:type="dxa"/>
            <w:vAlign w:val="center"/>
          </w:tcPr>
          <w:p w14:paraId="71D94B21" w14:textId="60EFAE4D" w:rsidR="00E435E7" w:rsidRDefault="00E435E7" w:rsidP="00E435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HIXXFV-6E4020</w:t>
            </w:r>
          </w:p>
        </w:tc>
        <w:tc>
          <w:tcPr>
            <w:tcW w:w="1276" w:type="dxa"/>
            <w:vAlign w:val="center"/>
          </w:tcPr>
          <w:p w14:paraId="382414F2" w14:textId="77777777" w:rsidR="00E435E7" w:rsidRDefault="00E435E7" w:rsidP="00E435E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5B444761" w14:textId="0E946E69" w:rsidR="00E435E7" w:rsidRDefault="00E435E7" w:rsidP="00E435E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E435E7" w:rsidRPr="00B01FE1" w14:paraId="34D215F1" w14:textId="77777777" w:rsidTr="005B71CF">
        <w:trPr>
          <w:trHeight w:val="609"/>
        </w:trPr>
        <w:tc>
          <w:tcPr>
            <w:tcW w:w="675" w:type="dxa"/>
            <w:vAlign w:val="center"/>
          </w:tcPr>
          <w:p w14:paraId="79F8FD02" w14:textId="77777777" w:rsidR="00E435E7" w:rsidRPr="00B01FE1" w:rsidRDefault="00E435E7" w:rsidP="00E435E7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00F3C72" w14:textId="3A4EA258" w:rsidR="00E435E7" w:rsidRDefault="00E435E7" w:rsidP="00E435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1" w:type="dxa"/>
            <w:vAlign w:val="center"/>
          </w:tcPr>
          <w:p w14:paraId="438ED208" w14:textId="58EA4453" w:rsidR="00E435E7" w:rsidRDefault="00E435E7" w:rsidP="00E435E7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Enopolna shema priključitve</w:t>
            </w:r>
            <w:r w:rsidRPr="0085474A">
              <w:rPr>
                <w:rFonts w:ascii="Verdana" w:hAnsi="Verdana"/>
                <w:bCs/>
                <w:sz w:val="18"/>
                <w:szCs w:val="18"/>
              </w:rPr>
              <w:t xml:space="preserve"> SE 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Zlatoličje </w:t>
            </w:r>
          </w:p>
        </w:tc>
        <w:tc>
          <w:tcPr>
            <w:tcW w:w="1842" w:type="dxa"/>
            <w:vAlign w:val="center"/>
          </w:tcPr>
          <w:p w14:paraId="591C56F8" w14:textId="38527D4B" w:rsidR="00E435E7" w:rsidRDefault="00E435E7" w:rsidP="00E435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HIXXFV-6E9001</w:t>
            </w:r>
          </w:p>
        </w:tc>
        <w:tc>
          <w:tcPr>
            <w:tcW w:w="1276" w:type="dxa"/>
            <w:vAlign w:val="center"/>
          </w:tcPr>
          <w:p w14:paraId="2F414EAC" w14:textId="77777777" w:rsidR="00E435E7" w:rsidRDefault="00E435E7" w:rsidP="00E435E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7773E982" w14:textId="68AC3923" w:rsidR="00E435E7" w:rsidRDefault="00E435E7" w:rsidP="00E435E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E435E7" w:rsidRPr="00B01FE1" w14:paraId="727DEF6D" w14:textId="77777777" w:rsidTr="005B71CF">
        <w:trPr>
          <w:trHeight w:val="609"/>
        </w:trPr>
        <w:tc>
          <w:tcPr>
            <w:tcW w:w="675" w:type="dxa"/>
            <w:vAlign w:val="center"/>
          </w:tcPr>
          <w:p w14:paraId="1AA88DD9" w14:textId="04A4EB65" w:rsidR="00E435E7" w:rsidRPr="00B01FE1" w:rsidRDefault="00E435E7" w:rsidP="00E435E7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F568E9B" w14:textId="050C0557" w:rsidR="00E435E7" w:rsidRPr="00B01FE1" w:rsidRDefault="00E435E7" w:rsidP="00E435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4111" w:type="dxa"/>
            <w:vAlign w:val="center"/>
          </w:tcPr>
          <w:p w14:paraId="46A9A2CE" w14:textId="530A0D8D" w:rsidR="00E435E7" w:rsidRPr="00B01FE1" w:rsidRDefault="00E435E7" w:rsidP="00E435E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Enopolna shema priključitve</w:t>
            </w:r>
            <w:r w:rsidRPr="0085474A">
              <w:rPr>
                <w:rFonts w:ascii="Verdana" w:hAnsi="Verdana"/>
                <w:bCs/>
                <w:sz w:val="18"/>
                <w:szCs w:val="18"/>
              </w:rPr>
              <w:t xml:space="preserve"> SE </w:t>
            </w:r>
            <w:r>
              <w:rPr>
                <w:rFonts w:ascii="Verdana" w:hAnsi="Verdana"/>
                <w:bCs/>
                <w:sz w:val="18"/>
                <w:szCs w:val="18"/>
              </w:rPr>
              <w:t>Formin</w:t>
            </w:r>
          </w:p>
        </w:tc>
        <w:tc>
          <w:tcPr>
            <w:tcW w:w="1842" w:type="dxa"/>
            <w:vAlign w:val="center"/>
          </w:tcPr>
          <w:p w14:paraId="74D79226" w14:textId="51D64A9D" w:rsidR="00E435E7" w:rsidRPr="00B01FE1" w:rsidRDefault="00E435E7" w:rsidP="00E435E7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HIXXFV-6E9002</w:t>
            </w:r>
          </w:p>
        </w:tc>
        <w:tc>
          <w:tcPr>
            <w:tcW w:w="1276" w:type="dxa"/>
            <w:vAlign w:val="center"/>
          </w:tcPr>
          <w:p w14:paraId="0D0EA96E" w14:textId="7A54306A" w:rsidR="00E435E7" w:rsidRPr="00B01FE1" w:rsidRDefault="00E435E7" w:rsidP="00E435E7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06868A8D" w14:textId="0FD95E86" w:rsidR="00E435E7" w:rsidRPr="001B7D6E" w:rsidRDefault="00E435E7" w:rsidP="00E435E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517602" w:rsidRPr="00B01FE1" w14:paraId="285E1506" w14:textId="77777777" w:rsidTr="005B71CF">
        <w:trPr>
          <w:trHeight w:val="521"/>
        </w:trPr>
        <w:tc>
          <w:tcPr>
            <w:tcW w:w="675" w:type="dxa"/>
            <w:vAlign w:val="center"/>
          </w:tcPr>
          <w:p w14:paraId="4128C739" w14:textId="77777777" w:rsidR="00517602" w:rsidRPr="00B01FE1" w:rsidRDefault="00517602" w:rsidP="005176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46FB816" w14:textId="46AA5B3B" w:rsidR="00517602" w:rsidRDefault="00517602" w:rsidP="0051760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4111" w:type="dxa"/>
            <w:vAlign w:val="center"/>
          </w:tcPr>
          <w:p w14:paraId="5CF610C9" w14:textId="7885F8E5" w:rsidR="00517602" w:rsidRDefault="00517602" w:rsidP="00517602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Blok shema vodenja SN stikališča Zlatoličje in Formin</w:t>
            </w:r>
          </w:p>
        </w:tc>
        <w:tc>
          <w:tcPr>
            <w:tcW w:w="1842" w:type="dxa"/>
            <w:vAlign w:val="center"/>
          </w:tcPr>
          <w:p w14:paraId="66EEE554" w14:textId="32FBE324" w:rsidR="00517602" w:rsidRDefault="00517602" w:rsidP="00517602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HIXXFV-6E4070</w:t>
            </w:r>
          </w:p>
        </w:tc>
        <w:tc>
          <w:tcPr>
            <w:tcW w:w="1276" w:type="dxa"/>
            <w:vAlign w:val="center"/>
          </w:tcPr>
          <w:p w14:paraId="75E0C072" w14:textId="77777777" w:rsidR="00517602" w:rsidRPr="00011F2F" w:rsidRDefault="00517602" w:rsidP="00517602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A43DC0F" w14:textId="2D65DA98" w:rsidR="00517602" w:rsidRDefault="00517602" w:rsidP="005176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</w:tr>
      <w:tr w:rsidR="00886506" w:rsidRPr="00B01FE1" w14:paraId="5A2AE931" w14:textId="77777777" w:rsidTr="005B71CF">
        <w:trPr>
          <w:trHeight w:val="521"/>
        </w:trPr>
        <w:tc>
          <w:tcPr>
            <w:tcW w:w="675" w:type="dxa"/>
            <w:vAlign w:val="center"/>
          </w:tcPr>
          <w:p w14:paraId="40E5C643" w14:textId="77777777" w:rsidR="00886506" w:rsidRPr="00B01FE1" w:rsidRDefault="00886506" w:rsidP="008865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49F3C8E3" w14:textId="3FEB3DE6" w:rsidR="00886506" w:rsidRDefault="00886506" w:rsidP="008865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4111" w:type="dxa"/>
            <w:vAlign w:val="center"/>
          </w:tcPr>
          <w:p w14:paraId="286E906C" w14:textId="15FCC813" w:rsidR="00145A6B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 xml:space="preserve">Blok shema </w:t>
            </w:r>
            <w:r w:rsidR="00F072EE">
              <w:rPr>
                <w:rFonts w:ascii="Verdana" w:hAnsi="Verdana"/>
                <w:bCs/>
                <w:sz w:val="18"/>
                <w:szCs w:val="18"/>
              </w:rPr>
              <w:t xml:space="preserve">vlom_pozar_videonadzor </w:t>
            </w:r>
            <w:r w:rsidR="00145A6B">
              <w:rPr>
                <w:rFonts w:ascii="Verdana" w:hAnsi="Verdana"/>
                <w:bCs/>
                <w:sz w:val="18"/>
                <w:szCs w:val="18"/>
              </w:rPr>
              <w:t>SE Formin</w:t>
            </w:r>
          </w:p>
        </w:tc>
        <w:tc>
          <w:tcPr>
            <w:tcW w:w="1842" w:type="dxa"/>
            <w:vAlign w:val="center"/>
          </w:tcPr>
          <w:p w14:paraId="34A73E8D" w14:textId="3D8E6C5F" w:rsidR="00886506" w:rsidRDefault="00886506" w:rsidP="008865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HIXXFV-6E4090</w:t>
            </w:r>
          </w:p>
        </w:tc>
        <w:tc>
          <w:tcPr>
            <w:tcW w:w="1276" w:type="dxa"/>
            <w:vAlign w:val="center"/>
          </w:tcPr>
          <w:p w14:paraId="0F176D5C" w14:textId="77777777" w:rsidR="00886506" w:rsidRPr="00011F2F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0CB1680" w14:textId="58A1CACF" w:rsidR="00886506" w:rsidRDefault="00145A6B" w:rsidP="0088650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886506" w:rsidRPr="00B01FE1" w14:paraId="0317296F" w14:textId="77777777" w:rsidTr="005B71CF">
        <w:trPr>
          <w:trHeight w:val="521"/>
        </w:trPr>
        <w:tc>
          <w:tcPr>
            <w:tcW w:w="675" w:type="dxa"/>
            <w:vAlign w:val="center"/>
          </w:tcPr>
          <w:p w14:paraId="046FE027" w14:textId="77777777" w:rsidR="00886506" w:rsidRPr="00B01FE1" w:rsidRDefault="00886506" w:rsidP="008865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52F6D8B0" w14:textId="6084210F" w:rsidR="00886506" w:rsidRDefault="00886506" w:rsidP="008865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4111" w:type="dxa"/>
            <w:vAlign w:val="center"/>
          </w:tcPr>
          <w:p w14:paraId="62E3AB55" w14:textId="79C343D3" w:rsidR="00886506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Situacija VN kablovoda</w:t>
            </w:r>
          </w:p>
        </w:tc>
        <w:tc>
          <w:tcPr>
            <w:tcW w:w="1842" w:type="dxa"/>
            <w:vAlign w:val="center"/>
          </w:tcPr>
          <w:p w14:paraId="5330BC16" w14:textId="3D26C17F" w:rsidR="00886506" w:rsidRPr="00011F2F" w:rsidRDefault="00886506" w:rsidP="00886506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HIXXFV-6E1002</w:t>
            </w:r>
          </w:p>
        </w:tc>
        <w:tc>
          <w:tcPr>
            <w:tcW w:w="1276" w:type="dxa"/>
            <w:vAlign w:val="center"/>
          </w:tcPr>
          <w:p w14:paraId="0FAC7A87" w14:textId="77777777" w:rsidR="00886506" w:rsidRPr="00011F2F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6E53B0C" w14:textId="0A45953A" w:rsidR="00886506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</w:tr>
      <w:tr w:rsidR="00886506" w:rsidRPr="00B01FE1" w14:paraId="7838A632" w14:textId="77777777" w:rsidTr="005B71CF">
        <w:trPr>
          <w:trHeight w:val="521"/>
        </w:trPr>
        <w:tc>
          <w:tcPr>
            <w:tcW w:w="675" w:type="dxa"/>
            <w:vAlign w:val="center"/>
          </w:tcPr>
          <w:p w14:paraId="42F5AC3B" w14:textId="77777777" w:rsidR="00886506" w:rsidRPr="00B01FE1" w:rsidRDefault="00886506" w:rsidP="008865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5DD3E94" w14:textId="23C05FE3" w:rsidR="00886506" w:rsidRDefault="00886506" w:rsidP="008865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4111" w:type="dxa"/>
            <w:vAlign w:val="center"/>
          </w:tcPr>
          <w:p w14:paraId="73B6AA39" w14:textId="65B48147" w:rsidR="00886506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Situacija objekta SN stikališča</w:t>
            </w:r>
          </w:p>
        </w:tc>
        <w:tc>
          <w:tcPr>
            <w:tcW w:w="1842" w:type="dxa"/>
            <w:vAlign w:val="center"/>
          </w:tcPr>
          <w:p w14:paraId="41AD5394" w14:textId="04C1950E" w:rsidR="00886506" w:rsidRPr="00011F2F" w:rsidRDefault="00886506" w:rsidP="00886506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011F2F">
              <w:rPr>
                <w:rFonts w:ascii="Verdana" w:hAnsi="Verdana"/>
                <w:bCs/>
                <w:sz w:val="18"/>
                <w:szCs w:val="18"/>
              </w:rPr>
              <w:t>HIXXFV-</w:t>
            </w:r>
            <w:r>
              <w:rPr>
                <w:rFonts w:ascii="Verdana" w:hAnsi="Verdana"/>
                <w:bCs/>
                <w:sz w:val="18"/>
                <w:szCs w:val="18"/>
              </w:rPr>
              <w:t>6G4011</w:t>
            </w:r>
          </w:p>
        </w:tc>
        <w:tc>
          <w:tcPr>
            <w:tcW w:w="1276" w:type="dxa"/>
            <w:vAlign w:val="center"/>
          </w:tcPr>
          <w:p w14:paraId="316C2CCF" w14:textId="77777777" w:rsidR="00886506" w:rsidRPr="00011F2F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1DFFC516" w14:textId="5338916F" w:rsidR="00886506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</w:t>
            </w:r>
          </w:p>
        </w:tc>
      </w:tr>
      <w:tr w:rsidR="00886506" w:rsidRPr="00B01FE1" w14:paraId="7572D7E6" w14:textId="77777777" w:rsidTr="005B71CF">
        <w:trPr>
          <w:trHeight w:val="521"/>
        </w:trPr>
        <w:tc>
          <w:tcPr>
            <w:tcW w:w="675" w:type="dxa"/>
            <w:vAlign w:val="center"/>
          </w:tcPr>
          <w:p w14:paraId="6054B7EC" w14:textId="77777777" w:rsidR="00886506" w:rsidRPr="00B01FE1" w:rsidRDefault="00886506" w:rsidP="008865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D20B918" w14:textId="688027AC" w:rsidR="00886506" w:rsidRDefault="00886506" w:rsidP="008865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4111" w:type="dxa"/>
            <w:vAlign w:val="center"/>
          </w:tcPr>
          <w:p w14:paraId="5B6997D2" w14:textId="39D610DA" w:rsidR="00886506" w:rsidRPr="00011F2F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Tloris objekta SN stikališča</w:t>
            </w:r>
          </w:p>
        </w:tc>
        <w:tc>
          <w:tcPr>
            <w:tcW w:w="1842" w:type="dxa"/>
            <w:vAlign w:val="center"/>
          </w:tcPr>
          <w:p w14:paraId="7CF245C7" w14:textId="6CD10DA2" w:rsidR="00886506" w:rsidRPr="003E6603" w:rsidRDefault="00886506" w:rsidP="008865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E6603">
              <w:rPr>
                <w:rFonts w:ascii="Verdana" w:hAnsi="Verdana"/>
                <w:sz w:val="18"/>
                <w:szCs w:val="18"/>
              </w:rPr>
              <w:t>HIXXFV-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  <w:r w:rsidRPr="003E6603">
              <w:rPr>
                <w:rFonts w:ascii="Verdana" w:hAnsi="Verdana"/>
                <w:sz w:val="18"/>
                <w:szCs w:val="18"/>
              </w:rPr>
              <w:t>G4</w:t>
            </w:r>
            <w:r>
              <w:rPr>
                <w:rFonts w:ascii="Verdana" w:hAnsi="Verdana"/>
                <w:sz w:val="18"/>
                <w:szCs w:val="18"/>
              </w:rPr>
              <w:t>012</w:t>
            </w:r>
          </w:p>
        </w:tc>
        <w:tc>
          <w:tcPr>
            <w:tcW w:w="1276" w:type="dxa"/>
            <w:vAlign w:val="center"/>
          </w:tcPr>
          <w:p w14:paraId="756BD21C" w14:textId="77777777" w:rsidR="00886506" w:rsidRPr="00011F2F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44686EE3" w14:textId="018F75FA" w:rsidR="00886506" w:rsidRPr="00011F2F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</w:t>
            </w:r>
          </w:p>
        </w:tc>
      </w:tr>
      <w:tr w:rsidR="00886506" w:rsidRPr="00B01FE1" w14:paraId="3B353C55" w14:textId="77777777" w:rsidTr="005B71CF">
        <w:trPr>
          <w:trHeight w:val="521"/>
        </w:trPr>
        <w:tc>
          <w:tcPr>
            <w:tcW w:w="675" w:type="dxa"/>
            <w:vAlign w:val="center"/>
          </w:tcPr>
          <w:p w14:paraId="51D17FCD" w14:textId="77777777" w:rsidR="00886506" w:rsidRPr="00B01FE1" w:rsidRDefault="00886506" w:rsidP="0088650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6D20AF04" w14:textId="169ECA36" w:rsidR="00886506" w:rsidRDefault="00886506" w:rsidP="008865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4111" w:type="dxa"/>
            <w:vAlign w:val="center"/>
          </w:tcPr>
          <w:p w14:paraId="19E71A9A" w14:textId="2417450E" w:rsidR="00886506" w:rsidRPr="00011F2F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Prerez objekta SN stikališča</w:t>
            </w:r>
          </w:p>
        </w:tc>
        <w:tc>
          <w:tcPr>
            <w:tcW w:w="1842" w:type="dxa"/>
            <w:vAlign w:val="center"/>
          </w:tcPr>
          <w:p w14:paraId="51F43A05" w14:textId="79B7ACA4" w:rsidR="00886506" w:rsidRPr="003E6603" w:rsidRDefault="00886506" w:rsidP="00886506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3E6603">
              <w:rPr>
                <w:rFonts w:ascii="Verdana" w:hAnsi="Verdana"/>
                <w:sz w:val="18"/>
                <w:szCs w:val="18"/>
              </w:rPr>
              <w:t>HIXXFV-</w:t>
            </w:r>
            <w:r>
              <w:rPr>
                <w:rFonts w:ascii="Verdana" w:hAnsi="Verdana"/>
                <w:sz w:val="18"/>
                <w:szCs w:val="18"/>
              </w:rPr>
              <w:t>6</w:t>
            </w:r>
            <w:r w:rsidRPr="003E6603">
              <w:rPr>
                <w:rFonts w:ascii="Verdana" w:hAnsi="Verdana"/>
                <w:sz w:val="18"/>
                <w:szCs w:val="18"/>
              </w:rPr>
              <w:t>G401</w:t>
            </w: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2162B4E0" w14:textId="77777777" w:rsidR="00886506" w:rsidRPr="00011F2F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</w:p>
        </w:tc>
        <w:tc>
          <w:tcPr>
            <w:tcW w:w="854" w:type="dxa"/>
            <w:vAlign w:val="center"/>
          </w:tcPr>
          <w:p w14:paraId="62C1ADCB" w14:textId="77ADB9D4" w:rsidR="00886506" w:rsidRPr="00011F2F" w:rsidRDefault="00886506" w:rsidP="00886506">
            <w:pPr>
              <w:rPr>
                <w:rFonts w:ascii="Verdana" w:hAnsi="Verdana"/>
                <w:bCs/>
                <w:sz w:val="18"/>
                <w:szCs w:val="18"/>
              </w:rPr>
            </w:pPr>
            <w:r>
              <w:rPr>
                <w:rFonts w:ascii="Verdana" w:hAnsi="Verdana"/>
                <w:bCs/>
                <w:sz w:val="18"/>
                <w:szCs w:val="18"/>
              </w:rPr>
              <w:t>1</w:t>
            </w:r>
          </w:p>
        </w:tc>
      </w:tr>
    </w:tbl>
    <w:p w14:paraId="5812926B" w14:textId="77777777" w:rsidR="00646BEA" w:rsidRPr="008D6424" w:rsidRDefault="00646BEA" w:rsidP="00D91717">
      <w:pPr>
        <w:rPr>
          <w:rFonts w:cs="Arial"/>
          <w:highlight w:val="green"/>
        </w:rPr>
      </w:pPr>
    </w:p>
    <w:sectPr w:rsidR="00646BEA" w:rsidRPr="008D6424" w:rsidSect="00A46386">
      <w:headerReference w:type="default" r:id="rId13"/>
      <w:footerReference w:type="default" r:id="rId14"/>
      <w:pgSz w:w="11907" w:h="16840" w:code="9"/>
      <w:pgMar w:top="1985" w:right="851" w:bottom="1418" w:left="1701" w:header="709" w:footer="26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4B9DE" w14:textId="77777777" w:rsidR="004A6B19" w:rsidRDefault="004A6B19" w:rsidP="00845A9B">
      <w:r>
        <w:separator/>
      </w:r>
    </w:p>
  </w:endnote>
  <w:endnote w:type="continuationSeparator" w:id="0">
    <w:p w14:paraId="626E1258" w14:textId="77777777" w:rsidR="004A6B19" w:rsidRDefault="004A6B19" w:rsidP="00845A9B">
      <w:r>
        <w:continuationSeparator/>
      </w:r>
    </w:p>
  </w:endnote>
  <w:endnote w:type="continuationNotice" w:id="1">
    <w:p w14:paraId="4B653598" w14:textId="77777777" w:rsidR="004A6B19" w:rsidRDefault="004A6B1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Lt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Proxy 9">
    <w:panose1 w:val="00000400000000000000"/>
    <w:charset w:val="EE"/>
    <w:family w:val="auto"/>
    <w:pitch w:val="variable"/>
    <w:sig w:usb0="A0002AA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08" w:type="dxa"/>
      <w:tblLayout w:type="fixed"/>
      <w:tblLook w:val="01E0" w:firstRow="1" w:lastRow="1" w:firstColumn="1" w:lastColumn="1" w:noHBand="0" w:noVBand="0"/>
    </w:tblPr>
    <w:tblGrid>
      <w:gridCol w:w="993"/>
      <w:gridCol w:w="6095"/>
      <w:gridCol w:w="992"/>
      <w:gridCol w:w="1559"/>
    </w:tblGrid>
    <w:tr w:rsidR="00AB443B" w:rsidRPr="001E60D0" w14:paraId="78DFAE30" w14:textId="77777777" w:rsidTr="0038148B">
      <w:trPr>
        <w:cantSplit/>
      </w:trPr>
      <w:tc>
        <w:tcPr>
          <w:tcW w:w="9639" w:type="dxa"/>
          <w:gridSpan w:val="4"/>
          <w:tcBorders>
            <w:bottom w:val="single" w:sz="4" w:space="0" w:color="auto"/>
          </w:tcBorders>
          <w:vAlign w:val="center"/>
        </w:tcPr>
        <w:p w14:paraId="6ED1921F" w14:textId="28AEADF8" w:rsidR="00AB443B" w:rsidRPr="001E60D0" w:rsidRDefault="00AB443B" w:rsidP="00FC4493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  <w:tr w:rsidR="00AB443B" w:rsidRPr="001E60D0" w14:paraId="44F257B4" w14:textId="77777777" w:rsidTr="0038148B">
      <w:trPr>
        <w:cantSplit/>
        <w:trHeight w:val="240"/>
      </w:trPr>
      <w:tc>
        <w:tcPr>
          <w:tcW w:w="993" w:type="dxa"/>
          <w:tcBorders>
            <w:top w:val="single" w:sz="4" w:space="0" w:color="auto"/>
          </w:tcBorders>
        </w:tcPr>
        <w:p w14:paraId="382A5C40" w14:textId="77777777" w:rsidR="00AB443B" w:rsidRPr="001E60D0" w:rsidRDefault="00AB443B" w:rsidP="00FC4493">
          <w:pPr>
            <w:pStyle w:val="Noga"/>
            <w:tabs>
              <w:tab w:val="clear" w:pos="4819"/>
              <w:tab w:val="clear" w:pos="9071"/>
              <w:tab w:val="left" w:pos="312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Datoteka: </w:t>
          </w:r>
        </w:p>
      </w:tc>
      <w:tc>
        <w:tcPr>
          <w:tcW w:w="6095" w:type="dxa"/>
          <w:tcBorders>
            <w:top w:val="single" w:sz="4" w:space="0" w:color="auto"/>
            <w:right w:val="single" w:sz="4" w:space="0" w:color="auto"/>
          </w:tcBorders>
        </w:tcPr>
        <w:p w14:paraId="4C21E3FB" w14:textId="773BFBF0" w:rsidR="00AB443B" w:rsidRPr="001E60D0" w:rsidRDefault="00AB443B" w:rsidP="00FC4493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fldChar w:fldCharType="begin"/>
          </w:r>
          <w:r w:rsidRPr="001E60D0">
            <w:rPr>
              <w:rFonts w:ascii="Arial" w:hAnsi="Arial" w:cs="Arial"/>
              <w:lang w:val="sl-SI"/>
            </w:rPr>
            <w:instrText xml:space="preserve"> FILENAME   \* MERGEFORMAT </w:instrText>
          </w:r>
          <w:r w:rsidRPr="001E60D0">
            <w:rPr>
              <w:rFonts w:ascii="Arial" w:hAnsi="Arial" w:cs="Arial"/>
              <w:lang w:val="sl-SI"/>
            </w:rPr>
            <w:fldChar w:fldCharType="separate"/>
          </w:r>
          <w:r w:rsidR="00B12520">
            <w:rPr>
              <w:rFonts w:ascii="Arial" w:hAnsi="Arial" w:cs="Arial"/>
              <w:noProof/>
              <w:lang w:val="sl-SI"/>
            </w:rPr>
            <w:t>Knjiga 5 - Razpisne risbe SE.docx</w:t>
          </w:r>
          <w:r w:rsidRPr="001E60D0">
            <w:rPr>
              <w:rFonts w:ascii="Arial" w:hAnsi="Arial" w:cs="Arial"/>
              <w:lang w:val="sl-SI"/>
            </w:rPr>
            <w:fldChar w:fldCharType="end"/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</w:tcBorders>
        </w:tcPr>
        <w:p w14:paraId="4B340121" w14:textId="77777777" w:rsidR="00AB443B" w:rsidRPr="001E60D0" w:rsidRDefault="00AB443B" w:rsidP="00FC4493">
          <w:pPr>
            <w:pStyle w:val="Noga"/>
            <w:tabs>
              <w:tab w:val="clear" w:pos="4819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 xml:space="preserve">Revizija: </w: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251C2CE0" w14:textId="77777777" w:rsidR="00AB443B" w:rsidRPr="001E60D0" w:rsidRDefault="00AB443B" w:rsidP="00FC4493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>-</w:t>
          </w:r>
        </w:p>
      </w:tc>
    </w:tr>
    <w:tr w:rsidR="00AB443B" w:rsidRPr="001E60D0" w14:paraId="4943CD4A" w14:textId="77777777" w:rsidTr="0038148B">
      <w:trPr>
        <w:cantSplit/>
        <w:trHeight w:val="240"/>
      </w:trPr>
      <w:tc>
        <w:tcPr>
          <w:tcW w:w="993" w:type="dxa"/>
        </w:tcPr>
        <w:p w14:paraId="201B756D" w14:textId="2B9052AD" w:rsidR="00AB443B" w:rsidRPr="001E60D0" w:rsidRDefault="00AB443B" w:rsidP="00FC4493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 xml:space="preserve">Knjiga </w:t>
          </w:r>
          <w:r w:rsidR="000246BB">
            <w:rPr>
              <w:rFonts w:ascii="Arial" w:hAnsi="Arial" w:cs="Arial"/>
              <w:lang w:val="sl-SI"/>
            </w:rPr>
            <w:t>5</w:t>
          </w:r>
        </w:p>
      </w:tc>
      <w:tc>
        <w:tcPr>
          <w:tcW w:w="6095" w:type="dxa"/>
          <w:tcBorders>
            <w:right w:val="single" w:sz="4" w:space="0" w:color="auto"/>
          </w:tcBorders>
        </w:tcPr>
        <w:p w14:paraId="587492B0" w14:textId="54F298D6" w:rsidR="00AB443B" w:rsidRPr="001E60D0" w:rsidRDefault="000246BB" w:rsidP="001B312A">
          <w:pPr>
            <w:pStyle w:val="Noga"/>
            <w:spacing w:line="240" w:lineRule="exact"/>
            <w:rPr>
              <w:rFonts w:ascii="Arial" w:hAnsi="Arial" w:cs="Arial"/>
              <w:lang w:val="sl-SI"/>
            </w:rPr>
          </w:pPr>
          <w:r>
            <w:rPr>
              <w:rFonts w:ascii="Arial" w:hAnsi="Arial" w:cs="Arial"/>
              <w:lang w:val="sl-SI"/>
            </w:rPr>
            <w:t>Razpisne risbe</w:t>
          </w:r>
          <w:r w:rsidR="00AB443B" w:rsidRPr="001E60D0">
            <w:rPr>
              <w:rFonts w:ascii="Arial" w:hAnsi="Arial" w:cs="Arial"/>
              <w:lang w:val="sl-SI"/>
            </w:rPr>
            <w:t xml:space="preserve"> </w:t>
          </w:r>
          <w:r w:rsidR="003B0312">
            <w:rPr>
              <w:rFonts w:ascii="Arial" w:hAnsi="Arial" w:cs="Arial"/>
              <w:lang w:val="sl-SI"/>
            </w:rPr>
            <w:t>SE</w:t>
          </w:r>
          <w:r w:rsidR="00011F2F">
            <w:rPr>
              <w:rFonts w:ascii="Arial" w:hAnsi="Arial" w:cs="Arial"/>
              <w:lang w:val="sl-SI"/>
            </w:rPr>
            <w:t xml:space="preserve"> Zlatoličje Formin</w:t>
          </w:r>
          <w:r w:rsidR="00944199">
            <w:rPr>
              <w:rFonts w:ascii="Arial" w:hAnsi="Arial" w:cs="Arial"/>
              <w:lang w:val="sl-SI"/>
            </w:rPr>
            <w:t xml:space="preserve"> – LOT EO</w:t>
          </w:r>
        </w:p>
      </w:tc>
      <w:tc>
        <w:tcPr>
          <w:tcW w:w="992" w:type="dxa"/>
          <w:tcBorders>
            <w:left w:val="single" w:sz="4" w:space="0" w:color="auto"/>
          </w:tcBorders>
        </w:tcPr>
        <w:p w14:paraId="0B2C5DB5" w14:textId="45FF0491" w:rsidR="00AB443B" w:rsidRPr="001E60D0" w:rsidRDefault="00AB443B" w:rsidP="00FC4493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  <w:r w:rsidRPr="001E60D0">
            <w:rPr>
              <w:rFonts w:ascii="Arial" w:hAnsi="Arial" w:cs="Arial"/>
              <w:lang w:val="sl-SI"/>
            </w:rPr>
            <w:t>Datum:</w:t>
          </w:r>
          <w:r w:rsidR="00944199">
            <w:rPr>
              <w:rFonts w:ascii="Arial" w:hAnsi="Arial" w:cs="Arial"/>
              <w:lang w:val="sl-SI"/>
            </w:rPr>
            <w:t xml:space="preserve"> </w:t>
          </w:r>
        </w:p>
      </w:tc>
      <w:tc>
        <w:tcPr>
          <w:tcW w:w="1559" w:type="dxa"/>
        </w:tcPr>
        <w:p w14:paraId="40138E38" w14:textId="1C2A416F" w:rsidR="00AB443B" w:rsidRPr="001E60D0" w:rsidRDefault="00AB443B" w:rsidP="007C60C7">
          <w:pPr>
            <w:pStyle w:val="Noga"/>
            <w:tabs>
              <w:tab w:val="clear" w:pos="4819"/>
              <w:tab w:val="clear" w:pos="9071"/>
            </w:tabs>
            <w:spacing w:line="240" w:lineRule="exact"/>
            <w:rPr>
              <w:rFonts w:ascii="Arial" w:hAnsi="Arial" w:cs="Arial"/>
              <w:lang w:val="sl-SI"/>
            </w:rPr>
          </w:pPr>
        </w:p>
      </w:tc>
    </w:tr>
  </w:tbl>
  <w:p w14:paraId="49276CA5" w14:textId="77777777" w:rsidR="00AB443B" w:rsidRPr="006E218B" w:rsidRDefault="00AB443B" w:rsidP="006E218B">
    <w:pPr>
      <w:pStyle w:val="Noga"/>
      <w:tabs>
        <w:tab w:val="clear" w:pos="4819"/>
        <w:tab w:val="clear" w:pos="907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5E3D7" w14:textId="77777777" w:rsidR="004A6B19" w:rsidRDefault="004A6B19" w:rsidP="00845A9B">
      <w:r>
        <w:separator/>
      </w:r>
    </w:p>
  </w:footnote>
  <w:footnote w:type="continuationSeparator" w:id="0">
    <w:p w14:paraId="36854CF6" w14:textId="77777777" w:rsidR="004A6B19" w:rsidRDefault="004A6B19" w:rsidP="00845A9B">
      <w:r>
        <w:continuationSeparator/>
      </w:r>
    </w:p>
  </w:footnote>
  <w:footnote w:type="continuationNotice" w:id="1">
    <w:p w14:paraId="46C2C491" w14:textId="77777777" w:rsidR="004A6B19" w:rsidRDefault="004A6B1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108" w:type="dxa"/>
      <w:tblLayout w:type="fixed"/>
      <w:tblLook w:val="01E0" w:firstRow="1" w:lastRow="1" w:firstColumn="1" w:lastColumn="1" w:noHBand="0" w:noVBand="0"/>
    </w:tblPr>
    <w:tblGrid>
      <w:gridCol w:w="4130"/>
      <w:gridCol w:w="1260"/>
      <w:gridCol w:w="3038"/>
      <w:gridCol w:w="928"/>
    </w:tblGrid>
    <w:tr w:rsidR="00AB443B" w14:paraId="269FBAAA" w14:textId="77777777" w:rsidTr="00405937">
      <w:trPr>
        <w:trHeight w:val="108"/>
      </w:trPr>
      <w:tc>
        <w:tcPr>
          <w:tcW w:w="4130" w:type="dxa"/>
        </w:tcPr>
        <w:p w14:paraId="725E7E7D" w14:textId="15540189" w:rsidR="00AB443B" w:rsidRPr="00FB4C63" w:rsidRDefault="00AB443B" w:rsidP="00FC4493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  <w:rPr>
              <w:b/>
              <w:sz w:val="22"/>
              <w:szCs w:val="22"/>
            </w:rPr>
          </w:pPr>
          <w:r>
            <w:t>Št. projekta</w:t>
          </w:r>
          <w:r w:rsidRPr="00FB4C63">
            <w:t>:</w:t>
          </w:r>
          <w:r w:rsidR="009910D1">
            <w:t xml:space="preserve"> HI</w:t>
          </w:r>
          <w:r w:rsidR="00011F2F">
            <w:t>XXFV</w:t>
          </w:r>
          <w:r w:rsidR="009910D1">
            <w:t>-84</w:t>
          </w:r>
          <w:r w:rsidR="00011F2F">
            <w:t>20</w:t>
          </w:r>
          <w:r w:rsidR="009910D1">
            <w:t>/202</w:t>
          </w:r>
          <w:r w:rsidR="00011F2F">
            <w:t>3</w:t>
          </w:r>
          <w:r w:rsidRPr="00FB4C63">
            <w:tab/>
          </w:r>
        </w:p>
      </w:tc>
      <w:tc>
        <w:tcPr>
          <w:tcW w:w="1260" w:type="dxa"/>
          <w:vMerge w:val="restart"/>
          <w:tcBorders>
            <w:bottom w:val="single" w:sz="2" w:space="0" w:color="6D6E70"/>
          </w:tcBorders>
          <w:vAlign w:val="center"/>
        </w:tcPr>
        <w:p w14:paraId="2E276DFC" w14:textId="59DDFEE9" w:rsidR="00AB443B" w:rsidRPr="00FB4C63" w:rsidRDefault="00AB443B" w:rsidP="00FC4493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3966" w:type="dxa"/>
          <w:gridSpan w:val="2"/>
        </w:tcPr>
        <w:p w14:paraId="39B317AA" w14:textId="289B0EE3" w:rsidR="00AB443B" w:rsidRPr="0061578C" w:rsidRDefault="00AB443B" w:rsidP="00FC4493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</w:tr>
    <w:tr w:rsidR="00AB443B" w14:paraId="70B70895" w14:textId="77777777" w:rsidTr="00D2721D">
      <w:trPr>
        <w:cantSplit/>
        <w:trHeight w:hRule="exact" w:val="284"/>
      </w:trPr>
      <w:tc>
        <w:tcPr>
          <w:tcW w:w="4130" w:type="dxa"/>
          <w:tcBorders>
            <w:bottom w:val="single" w:sz="4" w:space="0" w:color="auto"/>
          </w:tcBorders>
        </w:tcPr>
        <w:p w14:paraId="58C8C06E" w14:textId="53CA3ACB" w:rsidR="00AB443B" w:rsidRPr="00FB4C63" w:rsidRDefault="00AB443B" w:rsidP="0038148B">
          <w:pPr>
            <w:pStyle w:val="Glava"/>
            <w:tabs>
              <w:tab w:val="clear" w:pos="4819"/>
              <w:tab w:val="clear" w:pos="9071"/>
              <w:tab w:val="left" w:pos="1168"/>
            </w:tabs>
            <w:spacing w:line="260" w:lineRule="exact"/>
          </w:pPr>
          <w:r>
            <w:t xml:space="preserve">Št. </w:t>
          </w:r>
          <w:r w:rsidR="009910D1">
            <w:t>M</w:t>
          </w:r>
          <w:r>
            <w:t>ape</w:t>
          </w:r>
          <w:r w:rsidR="009910D1">
            <w:t>: HI</w:t>
          </w:r>
          <w:r w:rsidR="00011F2F">
            <w:t>XXFV</w:t>
          </w:r>
          <w:r w:rsidR="009910D1">
            <w:t>-</w:t>
          </w:r>
          <w:r w:rsidR="0077274C">
            <w:t>6</w:t>
          </w:r>
          <w:r w:rsidR="009910D1">
            <w:t>X/M0</w:t>
          </w:r>
          <w:r w:rsidR="00296FCC">
            <w:t>2</w:t>
          </w:r>
          <w:r w:rsidRPr="00FB4C63">
            <w:tab/>
          </w:r>
        </w:p>
      </w:tc>
      <w:tc>
        <w:tcPr>
          <w:tcW w:w="1260" w:type="dxa"/>
          <w:vMerge/>
          <w:tcBorders>
            <w:bottom w:val="single" w:sz="4" w:space="0" w:color="auto"/>
          </w:tcBorders>
          <w:vAlign w:val="center"/>
        </w:tcPr>
        <w:p w14:paraId="288B3067" w14:textId="77777777" w:rsidR="00AB443B" w:rsidRPr="00FB4C63" w:rsidRDefault="00AB443B" w:rsidP="00FC4493">
          <w:pPr>
            <w:pStyle w:val="Glava"/>
            <w:spacing w:line="260" w:lineRule="exact"/>
          </w:pPr>
        </w:p>
      </w:tc>
      <w:tc>
        <w:tcPr>
          <w:tcW w:w="3038" w:type="dxa"/>
          <w:tcBorders>
            <w:bottom w:val="single" w:sz="4" w:space="0" w:color="auto"/>
          </w:tcBorders>
        </w:tcPr>
        <w:p w14:paraId="7ECC9D3B" w14:textId="77777777" w:rsidR="00AB443B" w:rsidRPr="00FB4C63" w:rsidRDefault="00AB443B" w:rsidP="00FC4493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</w:p>
      </w:tc>
      <w:tc>
        <w:tcPr>
          <w:tcW w:w="928" w:type="dxa"/>
          <w:tcBorders>
            <w:left w:val="nil"/>
            <w:bottom w:val="single" w:sz="4" w:space="0" w:color="auto"/>
          </w:tcBorders>
        </w:tcPr>
        <w:p w14:paraId="0AB8DB05" w14:textId="15550897" w:rsidR="00AB443B" w:rsidRPr="00FB4C63" w:rsidRDefault="00D2721D" w:rsidP="00FC4493">
          <w:pPr>
            <w:pStyle w:val="Glava"/>
            <w:tabs>
              <w:tab w:val="clear" w:pos="4819"/>
              <w:tab w:val="clear" w:pos="9071"/>
            </w:tabs>
            <w:spacing w:line="260" w:lineRule="exact"/>
          </w:pPr>
          <w:r>
            <w:t xml:space="preserve">   </w:t>
          </w:r>
          <w:r w:rsidR="00AB443B">
            <w:fldChar w:fldCharType="begin"/>
          </w:r>
          <w:r w:rsidR="00AB443B">
            <w:instrText xml:space="preserve"> PAGE   \* MERGEFORMAT </w:instrText>
          </w:r>
          <w:r w:rsidR="00AB443B">
            <w:fldChar w:fldCharType="separate"/>
          </w:r>
          <w:r w:rsidR="00AB443B">
            <w:rPr>
              <w:noProof/>
            </w:rPr>
            <w:t>65</w:t>
          </w:r>
          <w:r w:rsidR="00AB443B">
            <w:fldChar w:fldCharType="end"/>
          </w:r>
          <w:r w:rsidR="00AB443B">
            <w:t>/</w:t>
          </w:r>
          <w:r w:rsidR="00AB443B">
            <w:rPr>
              <w:noProof/>
            </w:rPr>
            <w:fldChar w:fldCharType="begin"/>
          </w:r>
          <w:r w:rsidR="00AB443B">
            <w:rPr>
              <w:noProof/>
            </w:rPr>
            <w:instrText xml:space="preserve"> NUMPAGES   \* MERGEFORMAT </w:instrText>
          </w:r>
          <w:r w:rsidR="00AB443B">
            <w:rPr>
              <w:noProof/>
            </w:rPr>
            <w:fldChar w:fldCharType="separate"/>
          </w:r>
          <w:r w:rsidR="00AB443B">
            <w:rPr>
              <w:noProof/>
            </w:rPr>
            <w:t>103</w:t>
          </w:r>
          <w:r w:rsidR="00AB443B">
            <w:rPr>
              <w:noProof/>
            </w:rPr>
            <w:fldChar w:fldCharType="end"/>
          </w:r>
        </w:p>
      </w:tc>
    </w:tr>
  </w:tbl>
  <w:p w14:paraId="7E98BCFC" w14:textId="4569250B" w:rsidR="00AB443B" w:rsidRPr="00513F7A" w:rsidRDefault="009910D1" w:rsidP="003C67BD">
    <w:pPr>
      <w:pStyle w:val="Glava"/>
    </w:pPr>
    <w:r>
      <w:rPr>
        <w:noProof/>
        <w:position w:val="-44"/>
      </w:rPr>
      <w:drawing>
        <wp:anchor distT="0" distB="0" distL="114300" distR="114300" simplePos="0" relativeHeight="251658240" behindDoc="1" locked="0" layoutInCell="1" allowOverlap="1" wp14:anchorId="407D03E6" wp14:editId="224DD2D0">
          <wp:simplePos x="0" y="0"/>
          <wp:positionH relativeFrom="page">
            <wp:align>center</wp:align>
          </wp:positionH>
          <wp:positionV relativeFrom="paragraph">
            <wp:posOffset>-659130</wp:posOffset>
          </wp:positionV>
          <wp:extent cx="1235710" cy="539750"/>
          <wp:effectExtent l="0" t="0" r="2540" b="0"/>
          <wp:wrapNone/>
          <wp:docPr id="1542911147" name="Slika 1" descr="Slika, ki vsebuje besede besedilo, pisava, logotip, grafik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2911147" name="Slika 1" descr="Slika, ki vsebuje besede besedilo, pisava, logotip, grafika&#10;&#10;Vsebina, ustvarjena z umetno inteligenco, morda ni pravil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5710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86A9192"/>
    <w:lvl w:ilvl="0">
      <w:start w:val="1"/>
      <w:numFmt w:val="bullet"/>
      <w:pStyle w:val="Oznaenseznam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"/>
      <w:lvlJc w:val="left"/>
    </w:lvl>
  </w:abstractNum>
  <w:abstractNum w:abstractNumId="2" w15:restartNumberingAfterBreak="0">
    <w:nsid w:val="00265951"/>
    <w:multiLevelType w:val="hybridMultilevel"/>
    <w:tmpl w:val="6B3438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03DC8"/>
    <w:multiLevelType w:val="hybridMultilevel"/>
    <w:tmpl w:val="B12ECE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CF69A8"/>
    <w:multiLevelType w:val="hybridMultilevel"/>
    <w:tmpl w:val="41523686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5" w15:restartNumberingAfterBreak="0">
    <w:nsid w:val="07EB7DEE"/>
    <w:multiLevelType w:val="hybridMultilevel"/>
    <w:tmpl w:val="E9EC95AC"/>
    <w:lvl w:ilvl="0" w:tplc="ACAE0F56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6" w15:restartNumberingAfterBreak="0">
    <w:nsid w:val="08820CC3"/>
    <w:multiLevelType w:val="hybridMultilevel"/>
    <w:tmpl w:val="B20614B2"/>
    <w:lvl w:ilvl="0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A6D3628"/>
    <w:multiLevelType w:val="hybridMultilevel"/>
    <w:tmpl w:val="B61CD0A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D70DD6"/>
    <w:multiLevelType w:val="multilevel"/>
    <w:tmpl w:val="D812D772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416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0ADC5513"/>
    <w:multiLevelType w:val="singleLevel"/>
    <w:tmpl w:val="1C7C41A4"/>
    <w:lvl w:ilvl="0">
      <w:numFmt w:val="decimal"/>
      <w:lvlText w:val=""/>
      <w:lvlJc w:val="left"/>
    </w:lvl>
  </w:abstractNum>
  <w:abstractNum w:abstractNumId="10" w15:restartNumberingAfterBreak="0">
    <w:nsid w:val="0AEB1AF5"/>
    <w:multiLevelType w:val="hybridMultilevel"/>
    <w:tmpl w:val="B464F066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1" w15:restartNumberingAfterBreak="0">
    <w:nsid w:val="0E8E7F81"/>
    <w:multiLevelType w:val="hybridMultilevel"/>
    <w:tmpl w:val="9EF0D39E"/>
    <w:lvl w:ilvl="0" w:tplc="CD20EB9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1016A2"/>
    <w:multiLevelType w:val="hybridMultilevel"/>
    <w:tmpl w:val="17A6B88C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886C6E"/>
    <w:multiLevelType w:val="hybridMultilevel"/>
    <w:tmpl w:val="2536ED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0E67C0"/>
    <w:multiLevelType w:val="hybridMultilevel"/>
    <w:tmpl w:val="E58A7E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7B7026"/>
    <w:multiLevelType w:val="hybridMultilevel"/>
    <w:tmpl w:val="09CE90F2"/>
    <w:lvl w:ilvl="0" w:tplc="583670C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E61301"/>
    <w:multiLevelType w:val="hybridMultilevel"/>
    <w:tmpl w:val="8B6890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912E01"/>
    <w:multiLevelType w:val="hybridMultilevel"/>
    <w:tmpl w:val="44E6833C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18" w15:restartNumberingAfterBreak="0">
    <w:nsid w:val="1D0C01DE"/>
    <w:multiLevelType w:val="hybridMultilevel"/>
    <w:tmpl w:val="C2A8592A"/>
    <w:lvl w:ilvl="0" w:tplc="CD20EB9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1D6D0678"/>
    <w:multiLevelType w:val="hybridMultilevel"/>
    <w:tmpl w:val="952639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67CF8"/>
    <w:multiLevelType w:val="hybridMultilevel"/>
    <w:tmpl w:val="59A6A67C"/>
    <w:lvl w:ilvl="0" w:tplc="DD548B3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1806B1"/>
    <w:multiLevelType w:val="hybridMultilevel"/>
    <w:tmpl w:val="A69887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0C1BCE"/>
    <w:multiLevelType w:val="hybridMultilevel"/>
    <w:tmpl w:val="C87E40D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4B0B1C"/>
    <w:multiLevelType w:val="hybridMultilevel"/>
    <w:tmpl w:val="27E4D99E"/>
    <w:lvl w:ilvl="0" w:tplc="EFFEAA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16275A4"/>
    <w:multiLevelType w:val="multilevel"/>
    <w:tmpl w:val="308A8FAE"/>
    <w:styleLink w:val="NASLOVIOSTEVILCENJE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3344BBB"/>
    <w:multiLevelType w:val="hybridMultilevel"/>
    <w:tmpl w:val="F800DE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CE5C01"/>
    <w:multiLevelType w:val="hybridMultilevel"/>
    <w:tmpl w:val="F3EA14E8"/>
    <w:lvl w:ilvl="0" w:tplc="CD20EB9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7227B9"/>
    <w:multiLevelType w:val="hybridMultilevel"/>
    <w:tmpl w:val="A69887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2A26FB"/>
    <w:multiLevelType w:val="hybridMultilevel"/>
    <w:tmpl w:val="4B462C4C"/>
    <w:lvl w:ilvl="0" w:tplc="CD20EB9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532BAF"/>
    <w:multiLevelType w:val="hybridMultilevel"/>
    <w:tmpl w:val="2B6E8BDC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30" w15:restartNumberingAfterBreak="0">
    <w:nsid w:val="2A1E7907"/>
    <w:multiLevelType w:val="hybridMultilevel"/>
    <w:tmpl w:val="B0948CDC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31" w15:restartNumberingAfterBreak="0">
    <w:nsid w:val="2B6F7C9D"/>
    <w:multiLevelType w:val="singleLevel"/>
    <w:tmpl w:val="0424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32454823"/>
    <w:multiLevelType w:val="multilevel"/>
    <w:tmpl w:val="AFC8FE58"/>
    <w:styleLink w:val="Poglavvja"/>
    <w:lvl w:ilvl="0">
      <w:start w:val="2"/>
      <w:numFmt w:val="decimal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2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2880"/>
      </w:pPr>
      <w:rPr>
        <w:rFonts w:hint="default"/>
      </w:rPr>
    </w:lvl>
    <w:lvl w:ilvl="8">
      <w:start w:val="1"/>
      <w:numFmt w:val="decimal"/>
      <w:lvlText w:val="%1.%2.%3.%4.%5.%6.%7.%8,%9"/>
      <w:lvlJc w:val="left"/>
      <w:pPr>
        <w:ind w:left="3240" w:hanging="3240"/>
      </w:pPr>
      <w:rPr>
        <w:rFonts w:hint="default"/>
      </w:rPr>
    </w:lvl>
  </w:abstractNum>
  <w:abstractNum w:abstractNumId="33" w15:restartNumberingAfterBreak="0">
    <w:nsid w:val="363969B0"/>
    <w:multiLevelType w:val="hybridMultilevel"/>
    <w:tmpl w:val="864A3D76"/>
    <w:lvl w:ilvl="0" w:tplc="0424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4" w15:restartNumberingAfterBreak="0">
    <w:nsid w:val="38F7142E"/>
    <w:multiLevelType w:val="hybridMultilevel"/>
    <w:tmpl w:val="DA30FC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D6B6511"/>
    <w:multiLevelType w:val="hybridMultilevel"/>
    <w:tmpl w:val="F6C6BE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4060F5"/>
    <w:multiLevelType w:val="singleLevel"/>
    <w:tmpl w:val="01C2C96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utura LtCn BT" w:hAnsi="Proxy 9" w:hint="default"/>
      </w:rPr>
    </w:lvl>
  </w:abstractNum>
  <w:abstractNum w:abstractNumId="37" w15:restartNumberingAfterBreak="0">
    <w:nsid w:val="43623A72"/>
    <w:multiLevelType w:val="hybridMultilevel"/>
    <w:tmpl w:val="DFF8EB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6245F0"/>
    <w:multiLevelType w:val="hybridMultilevel"/>
    <w:tmpl w:val="BC1E7982"/>
    <w:lvl w:ilvl="0" w:tplc="CD20EB9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6A7011"/>
    <w:multiLevelType w:val="hybridMultilevel"/>
    <w:tmpl w:val="F620CC6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3F3095A"/>
    <w:multiLevelType w:val="hybridMultilevel"/>
    <w:tmpl w:val="44003A54"/>
    <w:lvl w:ilvl="0" w:tplc="01D2202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DB379C"/>
    <w:multiLevelType w:val="multilevel"/>
    <w:tmpl w:val="36A6C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43" w15:restartNumberingAfterBreak="0">
    <w:nsid w:val="4A851C4B"/>
    <w:multiLevelType w:val="hybridMultilevel"/>
    <w:tmpl w:val="63FE91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B95516E"/>
    <w:multiLevelType w:val="hybridMultilevel"/>
    <w:tmpl w:val="660099CA"/>
    <w:lvl w:ilvl="0" w:tplc="04240001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45" w15:restartNumberingAfterBreak="0">
    <w:nsid w:val="4BF005F8"/>
    <w:multiLevelType w:val="hybridMultilevel"/>
    <w:tmpl w:val="4478079E"/>
    <w:lvl w:ilvl="0" w:tplc="01C2C9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Futura LtCn BT" w:hAnsi="Proxy 9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0249BD"/>
    <w:multiLevelType w:val="hybridMultilevel"/>
    <w:tmpl w:val="36A6F722"/>
    <w:lvl w:ilvl="0" w:tplc="042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50C44039"/>
    <w:multiLevelType w:val="hybridMultilevel"/>
    <w:tmpl w:val="FA4A8558"/>
    <w:lvl w:ilvl="0" w:tplc="CD20EB9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16F6573"/>
    <w:multiLevelType w:val="multilevel"/>
    <w:tmpl w:val="6DD0591A"/>
    <w:styleLink w:val="BRII"/>
    <w:lvl w:ilvl="0">
      <w:start w:val="2"/>
      <w:numFmt w:val="decimal"/>
      <w:lvlText w:val="%1. 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3"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%9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56181528"/>
    <w:multiLevelType w:val="hybridMultilevel"/>
    <w:tmpl w:val="179061A4"/>
    <w:lvl w:ilvl="0" w:tplc="524458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9B252C7"/>
    <w:multiLevelType w:val="hybridMultilevel"/>
    <w:tmpl w:val="C92880C8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51" w15:restartNumberingAfterBreak="0">
    <w:nsid w:val="5DE0238B"/>
    <w:multiLevelType w:val="hybridMultilevel"/>
    <w:tmpl w:val="9C726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9B1746"/>
    <w:multiLevelType w:val="hybridMultilevel"/>
    <w:tmpl w:val="8AD81246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53" w15:restartNumberingAfterBreak="0">
    <w:nsid w:val="643A47FC"/>
    <w:multiLevelType w:val="hybridMultilevel"/>
    <w:tmpl w:val="99B423F6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54" w15:restartNumberingAfterBreak="0">
    <w:nsid w:val="69F828A7"/>
    <w:multiLevelType w:val="hybridMultilevel"/>
    <w:tmpl w:val="A2BEF8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A021066"/>
    <w:multiLevelType w:val="hybridMultilevel"/>
    <w:tmpl w:val="93C099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7E3B35"/>
    <w:multiLevelType w:val="hybridMultilevel"/>
    <w:tmpl w:val="345AB680"/>
    <w:lvl w:ilvl="0" w:tplc="CD20EB9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D330235"/>
    <w:multiLevelType w:val="hybridMultilevel"/>
    <w:tmpl w:val="BFBC089A"/>
    <w:lvl w:ilvl="0" w:tplc="CD20EB92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8" w15:restartNumberingAfterBreak="0">
    <w:nsid w:val="718834F5"/>
    <w:multiLevelType w:val="hybridMultilevel"/>
    <w:tmpl w:val="FC9236D6"/>
    <w:lvl w:ilvl="0" w:tplc="CD20EB92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28059B4"/>
    <w:multiLevelType w:val="hybridMultilevel"/>
    <w:tmpl w:val="4EA448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3572274"/>
    <w:multiLevelType w:val="hybridMultilevel"/>
    <w:tmpl w:val="E76A5F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9102CD"/>
    <w:multiLevelType w:val="hybridMultilevel"/>
    <w:tmpl w:val="C85E5DEA"/>
    <w:lvl w:ilvl="0" w:tplc="CD20EB92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79AE574C"/>
    <w:multiLevelType w:val="hybridMultilevel"/>
    <w:tmpl w:val="95E2A18A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63" w15:restartNumberingAfterBreak="0">
    <w:nsid w:val="79F4493B"/>
    <w:multiLevelType w:val="hybridMultilevel"/>
    <w:tmpl w:val="64E4EB1C"/>
    <w:lvl w:ilvl="0" w:tplc="0424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4" w15:restartNumberingAfterBreak="0">
    <w:nsid w:val="7A2E07BA"/>
    <w:multiLevelType w:val="hybridMultilevel"/>
    <w:tmpl w:val="57A825F0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65" w15:restartNumberingAfterBreak="0">
    <w:nsid w:val="7C982157"/>
    <w:multiLevelType w:val="hybridMultilevel"/>
    <w:tmpl w:val="81FAD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CC267F4"/>
    <w:multiLevelType w:val="hybridMultilevel"/>
    <w:tmpl w:val="70DE95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E54321E"/>
    <w:multiLevelType w:val="singleLevel"/>
    <w:tmpl w:val="04240001"/>
    <w:lvl w:ilvl="0">
      <w:numFmt w:val="decimal"/>
      <w:lvlText w:val=""/>
      <w:lvlJc w:val="left"/>
    </w:lvl>
  </w:abstractNum>
  <w:abstractNum w:abstractNumId="68" w15:restartNumberingAfterBreak="0">
    <w:nsid w:val="7E8B6248"/>
    <w:multiLevelType w:val="hybridMultilevel"/>
    <w:tmpl w:val="72DCC986"/>
    <w:lvl w:ilvl="0" w:tplc="0424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num w:numId="1" w16cid:durableId="1964968307">
    <w:abstractNumId w:val="42"/>
  </w:num>
  <w:num w:numId="2" w16cid:durableId="55223351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496460877">
    <w:abstractNumId w:val="31"/>
  </w:num>
  <w:num w:numId="4" w16cid:durableId="1488398911">
    <w:abstractNumId w:val="24"/>
  </w:num>
  <w:num w:numId="5" w16cid:durableId="114956997">
    <w:abstractNumId w:val="0"/>
  </w:num>
  <w:num w:numId="6" w16cid:durableId="1298756475">
    <w:abstractNumId w:val="5"/>
  </w:num>
  <w:num w:numId="7" w16cid:durableId="1156796681">
    <w:abstractNumId w:val="44"/>
  </w:num>
  <w:num w:numId="8" w16cid:durableId="104398949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9" w16cid:durableId="1176309641">
    <w:abstractNumId w:val="9"/>
  </w:num>
  <w:num w:numId="10" w16cid:durableId="2017999938">
    <w:abstractNumId w:val="67"/>
  </w:num>
  <w:num w:numId="11" w16cid:durableId="1195448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64974666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38099645">
    <w:abstractNumId w:val="48"/>
  </w:num>
  <w:num w:numId="14" w16cid:durableId="399720964">
    <w:abstractNumId w:val="32"/>
  </w:num>
  <w:num w:numId="15" w16cid:durableId="959872335">
    <w:abstractNumId w:val="8"/>
  </w:num>
  <w:num w:numId="16" w16cid:durableId="605427114">
    <w:abstractNumId w:val="43"/>
  </w:num>
  <w:num w:numId="17" w16cid:durableId="889002625">
    <w:abstractNumId w:val="53"/>
  </w:num>
  <w:num w:numId="18" w16cid:durableId="1269660312">
    <w:abstractNumId w:val="10"/>
  </w:num>
  <w:num w:numId="19" w16cid:durableId="469590901">
    <w:abstractNumId w:val="17"/>
  </w:num>
  <w:num w:numId="20" w16cid:durableId="1808164975">
    <w:abstractNumId w:val="64"/>
  </w:num>
  <w:num w:numId="21" w16cid:durableId="1093287133">
    <w:abstractNumId w:val="62"/>
  </w:num>
  <w:num w:numId="22" w16cid:durableId="1135830999">
    <w:abstractNumId w:val="50"/>
  </w:num>
  <w:num w:numId="23" w16cid:durableId="1450969720">
    <w:abstractNumId w:val="4"/>
  </w:num>
  <w:num w:numId="24" w16cid:durableId="702824011">
    <w:abstractNumId w:val="51"/>
  </w:num>
  <w:num w:numId="25" w16cid:durableId="1527015460">
    <w:abstractNumId w:val="39"/>
  </w:num>
  <w:num w:numId="26" w16cid:durableId="1087576599">
    <w:abstractNumId w:val="52"/>
  </w:num>
  <w:num w:numId="27" w16cid:durableId="202252676">
    <w:abstractNumId w:val="7"/>
  </w:num>
  <w:num w:numId="28" w16cid:durableId="30696277">
    <w:abstractNumId w:val="19"/>
  </w:num>
  <w:num w:numId="29" w16cid:durableId="861162347">
    <w:abstractNumId w:val="25"/>
  </w:num>
  <w:num w:numId="30" w16cid:durableId="1814565937">
    <w:abstractNumId w:val="46"/>
  </w:num>
  <w:num w:numId="31" w16cid:durableId="448859320">
    <w:abstractNumId w:val="30"/>
  </w:num>
  <w:num w:numId="32" w16cid:durableId="62335163">
    <w:abstractNumId w:val="29"/>
  </w:num>
  <w:num w:numId="33" w16cid:durableId="340668547">
    <w:abstractNumId w:val="13"/>
  </w:num>
  <w:num w:numId="34" w16cid:durableId="877085425">
    <w:abstractNumId w:val="60"/>
  </w:num>
  <w:num w:numId="35" w16cid:durableId="188955947">
    <w:abstractNumId w:val="26"/>
  </w:num>
  <w:num w:numId="36" w16cid:durableId="101342467">
    <w:abstractNumId w:val="21"/>
  </w:num>
  <w:num w:numId="37" w16cid:durableId="1821072547">
    <w:abstractNumId w:val="27"/>
  </w:num>
  <w:num w:numId="38" w16cid:durableId="1114592423">
    <w:abstractNumId w:val="16"/>
  </w:num>
  <w:num w:numId="39" w16cid:durableId="1741169307">
    <w:abstractNumId w:val="18"/>
  </w:num>
  <w:num w:numId="40" w16cid:durableId="88939769">
    <w:abstractNumId w:val="61"/>
  </w:num>
  <w:num w:numId="41" w16cid:durableId="1486360160">
    <w:abstractNumId w:val="57"/>
  </w:num>
  <w:num w:numId="42" w16cid:durableId="2033995891">
    <w:abstractNumId w:val="58"/>
  </w:num>
  <w:num w:numId="43" w16cid:durableId="1811094258">
    <w:abstractNumId w:val="37"/>
  </w:num>
  <w:num w:numId="44" w16cid:durableId="1656035515">
    <w:abstractNumId w:val="12"/>
  </w:num>
  <w:num w:numId="45" w16cid:durableId="1479223496">
    <w:abstractNumId w:val="38"/>
  </w:num>
  <w:num w:numId="46" w16cid:durableId="888996998">
    <w:abstractNumId w:val="8"/>
  </w:num>
  <w:num w:numId="47" w16cid:durableId="1155410831">
    <w:abstractNumId w:val="65"/>
  </w:num>
  <w:num w:numId="48" w16cid:durableId="1762486005">
    <w:abstractNumId w:val="59"/>
  </w:num>
  <w:num w:numId="49" w16cid:durableId="2060206075">
    <w:abstractNumId w:val="34"/>
  </w:num>
  <w:num w:numId="50" w16cid:durableId="681902616">
    <w:abstractNumId w:val="54"/>
  </w:num>
  <w:num w:numId="51" w16cid:durableId="387607818">
    <w:abstractNumId w:val="2"/>
  </w:num>
  <w:num w:numId="52" w16cid:durableId="1240944786">
    <w:abstractNumId w:val="33"/>
  </w:num>
  <w:num w:numId="53" w16cid:durableId="719129489">
    <w:abstractNumId w:val="63"/>
  </w:num>
  <w:num w:numId="54" w16cid:durableId="150103762">
    <w:abstractNumId w:val="11"/>
  </w:num>
  <w:num w:numId="55" w16cid:durableId="809590415">
    <w:abstractNumId w:val="66"/>
  </w:num>
  <w:num w:numId="56" w16cid:durableId="153838341">
    <w:abstractNumId w:val="14"/>
  </w:num>
  <w:num w:numId="57" w16cid:durableId="755828025">
    <w:abstractNumId w:val="68"/>
  </w:num>
  <w:num w:numId="58" w16cid:durableId="136924082">
    <w:abstractNumId w:val="35"/>
  </w:num>
  <w:num w:numId="59" w16cid:durableId="1533377173">
    <w:abstractNumId w:val="23"/>
  </w:num>
  <w:num w:numId="60" w16cid:durableId="1718775193">
    <w:abstractNumId w:val="41"/>
  </w:num>
  <w:num w:numId="61" w16cid:durableId="210052192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64096597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05808830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91879486">
    <w:abstractNumId w:val="8"/>
  </w:num>
  <w:num w:numId="65" w16cid:durableId="17762464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59936378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84659966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018972562">
    <w:abstractNumId w:val="55"/>
  </w:num>
  <w:num w:numId="69" w16cid:durableId="175463787">
    <w:abstractNumId w:val="56"/>
  </w:num>
  <w:num w:numId="70" w16cid:durableId="311912329">
    <w:abstractNumId w:val="28"/>
  </w:num>
  <w:num w:numId="71" w16cid:durableId="60641766">
    <w:abstractNumId w:val="47"/>
  </w:num>
  <w:num w:numId="72" w16cid:durableId="1112557740">
    <w:abstractNumId w:val="40"/>
  </w:num>
  <w:num w:numId="73" w16cid:durableId="1488084108">
    <w:abstractNumId w:val="2"/>
  </w:num>
  <w:num w:numId="74" w16cid:durableId="2116513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 w16cid:durableId="686761147">
    <w:abstractNumId w:val="49"/>
  </w:num>
  <w:num w:numId="76" w16cid:durableId="2042167474">
    <w:abstractNumId w:val="22"/>
  </w:num>
  <w:num w:numId="77" w16cid:durableId="352152846">
    <w:abstractNumId w:val="20"/>
  </w:num>
  <w:num w:numId="78" w16cid:durableId="74087430">
    <w:abstractNumId w:val="36"/>
  </w:num>
  <w:num w:numId="79" w16cid:durableId="17616393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200321682">
    <w:abstractNumId w:val="3"/>
  </w:num>
  <w:num w:numId="81" w16cid:durableId="2054189472">
    <w:abstractNumId w:val="45"/>
  </w:num>
  <w:num w:numId="82" w16cid:durableId="1012102718">
    <w:abstractNumId w:val="6"/>
  </w:num>
  <w:num w:numId="83" w16cid:durableId="732699189">
    <w:abstractNumId w:val="15"/>
  </w:num>
  <w:num w:numId="84" w16cid:durableId="13629701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434"/>
    <w:rsid w:val="0000064D"/>
    <w:rsid w:val="00000981"/>
    <w:rsid w:val="00000C5B"/>
    <w:rsid w:val="00000E91"/>
    <w:rsid w:val="00001395"/>
    <w:rsid w:val="000015B2"/>
    <w:rsid w:val="0000242B"/>
    <w:rsid w:val="0000275C"/>
    <w:rsid w:val="00002BEE"/>
    <w:rsid w:val="00002D28"/>
    <w:rsid w:val="0000400A"/>
    <w:rsid w:val="000040B5"/>
    <w:rsid w:val="00004166"/>
    <w:rsid w:val="00004364"/>
    <w:rsid w:val="0000550B"/>
    <w:rsid w:val="00005B15"/>
    <w:rsid w:val="00005B80"/>
    <w:rsid w:val="00005EF8"/>
    <w:rsid w:val="00006618"/>
    <w:rsid w:val="00006849"/>
    <w:rsid w:val="00006D62"/>
    <w:rsid w:val="0000743E"/>
    <w:rsid w:val="00007512"/>
    <w:rsid w:val="000078C9"/>
    <w:rsid w:val="000079E8"/>
    <w:rsid w:val="00007E32"/>
    <w:rsid w:val="00007F1D"/>
    <w:rsid w:val="000102D3"/>
    <w:rsid w:val="000104F9"/>
    <w:rsid w:val="000108CE"/>
    <w:rsid w:val="00010A1A"/>
    <w:rsid w:val="00010D58"/>
    <w:rsid w:val="00011BB6"/>
    <w:rsid w:val="00011F2F"/>
    <w:rsid w:val="0001279D"/>
    <w:rsid w:val="0001329B"/>
    <w:rsid w:val="00013460"/>
    <w:rsid w:val="00013C75"/>
    <w:rsid w:val="00013C91"/>
    <w:rsid w:val="00014B7A"/>
    <w:rsid w:val="00014F70"/>
    <w:rsid w:val="00015958"/>
    <w:rsid w:val="00015A78"/>
    <w:rsid w:val="00015E49"/>
    <w:rsid w:val="00015F3D"/>
    <w:rsid w:val="00015F80"/>
    <w:rsid w:val="00015FA8"/>
    <w:rsid w:val="00016142"/>
    <w:rsid w:val="00016573"/>
    <w:rsid w:val="00016739"/>
    <w:rsid w:val="000173F6"/>
    <w:rsid w:val="0001774D"/>
    <w:rsid w:val="00017EF1"/>
    <w:rsid w:val="0002004D"/>
    <w:rsid w:val="000202D1"/>
    <w:rsid w:val="00020313"/>
    <w:rsid w:val="000204C7"/>
    <w:rsid w:val="00020FE1"/>
    <w:rsid w:val="000211BD"/>
    <w:rsid w:val="00021605"/>
    <w:rsid w:val="00021C7B"/>
    <w:rsid w:val="00021CF7"/>
    <w:rsid w:val="000230EA"/>
    <w:rsid w:val="00023439"/>
    <w:rsid w:val="00023B0F"/>
    <w:rsid w:val="00023B49"/>
    <w:rsid w:val="00023BB4"/>
    <w:rsid w:val="00024262"/>
    <w:rsid w:val="00024504"/>
    <w:rsid w:val="000246BB"/>
    <w:rsid w:val="00024BE9"/>
    <w:rsid w:val="0002501E"/>
    <w:rsid w:val="00025C41"/>
    <w:rsid w:val="00025E86"/>
    <w:rsid w:val="00026715"/>
    <w:rsid w:val="00026B2E"/>
    <w:rsid w:val="00026D4A"/>
    <w:rsid w:val="00027061"/>
    <w:rsid w:val="000274D2"/>
    <w:rsid w:val="0002768C"/>
    <w:rsid w:val="00030222"/>
    <w:rsid w:val="00031BF6"/>
    <w:rsid w:val="000322BA"/>
    <w:rsid w:val="00032768"/>
    <w:rsid w:val="000328AA"/>
    <w:rsid w:val="00033393"/>
    <w:rsid w:val="000334D0"/>
    <w:rsid w:val="000337EB"/>
    <w:rsid w:val="000339F5"/>
    <w:rsid w:val="00034800"/>
    <w:rsid w:val="00034B25"/>
    <w:rsid w:val="00034F8A"/>
    <w:rsid w:val="0003660A"/>
    <w:rsid w:val="0003700A"/>
    <w:rsid w:val="00037439"/>
    <w:rsid w:val="0003771B"/>
    <w:rsid w:val="000379D4"/>
    <w:rsid w:val="00040B79"/>
    <w:rsid w:val="00041916"/>
    <w:rsid w:val="00041925"/>
    <w:rsid w:val="00042F38"/>
    <w:rsid w:val="00042FA7"/>
    <w:rsid w:val="000431E7"/>
    <w:rsid w:val="000436F8"/>
    <w:rsid w:val="00043C6F"/>
    <w:rsid w:val="00044533"/>
    <w:rsid w:val="00044931"/>
    <w:rsid w:val="00044B47"/>
    <w:rsid w:val="00045022"/>
    <w:rsid w:val="00045543"/>
    <w:rsid w:val="000458D7"/>
    <w:rsid w:val="000465F7"/>
    <w:rsid w:val="00046DB0"/>
    <w:rsid w:val="000471D8"/>
    <w:rsid w:val="000474E7"/>
    <w:rsid w:val="000478FB"/>
    <w:rsid w:val="00050426"/>
    <w:rsid w:val="000504A6"/>
    <w:rsid w:val="00050D71"/>
    <w:rsid w:val="00050EB4"/>
    <w:rsid w:val="00051372"/>
    <w:rsid w:val="00051AB5"/>
    <w:rsid w:val="00051DCD"/>
    <w:rsid w:val="000528F4"/>
    <w:rsid w:val="00052C7D"/>
    <w:rsid w:val="0005321E"/>
    <w:rsid w:val="00053CDF"/>
    <w:rsid w:val="00054B60"/>
    <w:rsid w:val="00054C0E"/>
    <w:rsid w:val="000551CD"/>
    <w:rsid w:val="0005556F"/>
    <w:rsid w:val="00056692"/>
    <w:rsid w:val="000570AC"/>
    <w:rsid w:val="00057EDB"/>
    <w:rsid w:val="000601A6"/>
    <w:rsid w:val="00060829"/>
    <w:rsid w:val="00060C3F"/>
    <w:rsid w:val="000611A8"/>
    <w:rsid w:val="0006160A"/>
    <w:rsid w:val="00061743"/>
    <w:rsid w:val="0006193D"/>
    <w:rsid w:val="00061B18"/>
    <w:rsid w:val="0006231E"/>
    <w:rsid w:val="00062384"/>
    <w:rsid w:val="00062770"/>
    <w:rsid w:val="0006285B"/>
    <w:rsid w:val="00062A4D"/>
    <w:rsid w:val="00062D71"/>
    <w:rsid w:val="00064386"/>
    <w:rsid w:val="00064738"/>
    <w:rsid w:val="00064947"/>
    <w:rsid w:val="000650A9"/>
    <w:rsid w:val="0006573A"/>
    <w:rsid w:val="0006633E"/>
    <w:rsid w:val="000668D8"/>
    <w:rsid w:val="00066D3D"/>
    <w:rsid w:val="00067BC0"/>
    <w:rsid w:val="00070037"/>
    <w:rsid w:val="00070249"/>
    <w:rsid w:val="0007068F"/>
    <w:rsid w:val="0007071A"/>
    <w:rsid w:val="00070BF1"/>
    <w:rsid w:val="00070DCA"/>
    <w:rsid w:val="00070FA1"/>
    <w:rsid w:val="00070FA3"/>
    <w:rsid w:val="00071A76"/>
    <w:rsid w:val="00071DAB"/>
    <w:rsid w:val="00071DD0"/>
    <w:rsid w:val="00071F94"/>
    <w:rsid w:val="0007229A"/>
    <w:rsid w:val="000722DA"/>
    <w:rsid w:val="00072590"/>
    <w:rsid w:val="000726B3"/>
    <w:rsid w:val="00072860"/>
    <w:rsid w:val="00072ABC"/>
    <w:rsid w:val="00072D55"/>
    <w:rsid w:val="00073AE9"/>
    <w:rsid w:val="000753FC"/>
    <w:rsid w:val="00075591"/>
    <w:rsid w:val="00075A56"/>
    <w:rsid w:val="00075F6B"/>
    <w:rsid w:val="00076C3F"/>
    <w:rsid w:val="00076E24"/>
    <w:rsid w:val="00077153"/>
    <w:rsid w:val="00077A7D"/>
    <w:rsid w:val="00077F3A"/>
    <w:rsid w:val="00081162"/>
    <w:rsid w:val="00081910"/>
    <w:rsid w:val="00081917"/>
    <w:rsid w:val="00081A3C"/>
    <w:rsid w:val="00081D83"/>
    <w:rsid w:val="0008248A"/>
    <w:rsid w:val="0008277B"/>
    <w:rsid w:val="00082C2E"/>
    <w:rsid w:val="00082F69"/>
    <w:rsid w:val="000833F7"/>
    <w:rsid w:val="000839F8"/>
    <w:rsid w:val="000840F8"/>
    <w:rsid w:val="000853D4"/>
    <w:rsid w:val="000855B5"/>
    <w:rsid w:val="00085B82"/>
    <w:rsid w:val="00087DFB"/>
    <w:rsid w:val="00087E58"/>
    <w:rsid w:val="00090CAB"/>
    <w:rsid w:val="000915D3"/>
    <w:rsid w:val="000926B3"/>
    <w:rsid w:val="00092849"/>
    <w:rsid w:val="00092BFF"/>
    <w:rsid w:val="00092C72"/>
    <w:rsid w:val="00092FFF"/>
    <w:rsid w:val="00093147"/>
    <w:rsid w:val="000934C1"/>
    <w:rsid w:val="000935B2"/>
    <w:rsid w:val="000936E0"/>
    <w:rsid w:val="00093F38"/>
    <w:rsid w:val="00094205"/>
    <w:rsid w:val="00094450"/>
    <w:rsid w:val="000956C9"/>
    <w:rsid w:val="00096417"/>
    <w:rsid w:val="000968D3"/>
    <w:rsid w:val="00096BFD"/>
    <w:rsid w:val="0009704D"/>
    <w:rsid w:val="0009751F"/>
    <w:rsid w:val="00097569"/>
    <w:rsid w:val="000975CC"/>
    <w:rsid w:val="000978A5"/>
    <w:rsid w:val="0009795E"/>
    <w:rsid w:val="00097D27"/>
    <w:rsid w:val="00097EDE"/>
    <w:rsid w:val="000A09A1"/>
    <w:rsid w:val="000A1873"/>
    <w:rsid w:val="000A24F1"/>
    <w:rsid w:val="000A263A"/>
    <w:rsid w:val="000A2A65"/>
    <w:rsid w:val="000A30CC"/>
    <w:rsid w:val="000A48B4"/>
    <w:rsid w:val="000A4D4D"/>
    <w:rsid w:val="000A616B"/>
    <w:rsid w:val="000A6852"/>
    <w:rsid w:val="000B0D39"/>
    <w:rsid w:val="000B0EC2"/>
    <w:rsid w:val="000B1865"/>
    <w:rsid w:val="000B1DDF"/>
    <w:rsid w:val="000B1E20"/>
    <w:rsid w:val="000B2061"/>
    <w:rsid w:val="000B20DB"/>
    <w:rsid w:val="000B2656"/>
    <w:rsid w:val="000B30D1"/>
    <w:rsid w:val="000B38E7"/>
    <w:rsid w:val="000B40AB"/>
    <w:rsid w:val="000B44C4"/>
    <w:rsid w:val="000B4A4C"/>
    <w:rsid w:val="000B4B44"/>
    <w:rsid w:val="000B4E01"/>
    <w:rsid w:val="000B4F23"/>
    <w:rsid w:val="000B58F8"/>
    <w:rsid w:val="000B67C7"/>
    <w:rsid w:val="000B69DA"/>
    <w:rsid w:val="000B6AA3"/>
    <w:rsid w:val="000B6E8C"/>
    <w:rsid w:val="000B6ED7"/>
    <w:rsid w:val="000C00AC"/>
    <w:rsid w:val="000C0F5E"/>
    <w:rsid w:val="000C0FA2"/>
    <w:rsid w:val="000C0FD1"/>
    <w:rsid w:val="000C15BB"/>
    <w:rsid w:val="000C1602"/>
    <w:rsid w:val="000C182A"/>
    <w:rsid w:val="000C1DE9"/>
    <w:rsid w:val="000C230A"/>
    <w:rsid w:val="000C2838"/>
    <w:rsid w:val="000C2D0C"/>
    <w:rsid w:val="000C36FF"/>
    <w:rsid w:val="000C48A6"/>
    <w:rsid w:val="000C52E9"/>
    <w:rsid w:val="000C5AAD"/>
    <w:rsid w:val="000C611F"/>
    <w:rsid w:val="000C6D6B"/>
    <w:rsid w:val="000C72D5"/>
    <w:rsid w:val="000C74CF"/>
    <w:rsid w:val="000C7691"/>
    <w:rsid w:val="000C7AF3"/>
    <w:rsid w:val="000C7EE6"/>
    <w:rsid w:val="000C7EE8"/>
    <w:rsid w:val="000D029F"/>
    <w:rsid w:val="000D08FA"/>
    <w:rsid w:val="000D0C9C"/>
    <w:rsid w:val="000D107B"/>
    <w:rsid w:val="000D1282"/>
    <w:rsid w:val="000D15DB"/>
    <w:rsid w:val="000D2590"/>
    <w:rsid w:val="000D27D1"/>
    <w:rsid w:val="000D291E"/>
    <w:rsid w:val="000D2C80"/>
    <w:rsid w:val="000D328B"/>
    <w:rsid w:val="000D39A2"/>
    <w:rsid w:val="000D3A64"/>
    <w:rsid w:val="000D3D32"/>
    <w:rsid w:val="000D3F76"/>
    <w:rsid w:val="000D4046"/>
    <w:rsid w:val="000D46CA"/>
    <w:rsid w:val="000D4D1D"/>
    <w:rsid w:val="000D4F2B"/>
    <w:rsid w:val="000D50FD"/>
    <w:rsid w:val="000D59EA"/>
    <w:rsid w:val="000D65AE"/>
    <w:rsid w:val="000D6D53"/>
    <w:rsid w:val="000D7193"/>
    <w:rsid w:val="000D7C93"/>
    <w:rsid w:val="000E0476"/>
    <w:rsid w:val="000E06E2"/>
    <w:rsid w:val="000E0C77"/>
    <w:rsid w:val="000E1396"/>
    <w:rsid w:val="000E1A9E"/>
    <w:rsid w:val="000E1C02"/>
    <w:rsid w:val="000E33B0"/>
    <w:rsid w:val="000E35A2"/>
    <w:rsid w:val="000E4520"/>
    <w:rsid w:val="000E485A"/>
    <w:rsid w:val="000E50F8"/>
    <w:rsid w:val="000E5858"/>
    <w:rsid w:val="000E5D00"/>
    <w:rsid w:val="000E5F88"/>
    <w:rsid w:val="000E60D5"/>
    <w:rsid w:val="000F038B"/>
    <w:rsid w:val="000F0D66"/>
    <w:rsid w:val="000F1F24"/>
    <w:rsid w:val="000F246F"/>
    <w:rsid w:val="000F257C"/>
    <w:rsid w:val="000F2A90"/>
    <w:rsid w:val="000F2C0A"/>
    <w:rsid w:val="000F3223"/>
    <w:rsid w:val="000F4086"/>
    <w:rsid w:val="000F461C"/>
    <w:rsid w:val="000F4676"/>
    <w:rsid w:val="000F4F11"/>
    <w:rsid w:val="000F5295"/>
    <w:rsid w:val="000F5F26"/>
    <w:rsid w:val="000F5F48"/>
    <w:rsid w:val="000F601F"/>
    <w:rsid w:val="000F62E2"/>
    <w:rsid w:val="000F6537"/>
    <w:rsid w:val="000F6592"/>
    <w:rsid w:val="000F69C9"/>
    <w:rsid w:val="000F69FA"/>
    <w:rsid w:val="000F6D05"/>
    <w:rsid w:val="000F71A3"/>
    <w:rsid w:val="000F7228"/>
    <w:rsid w:val="000F78FD"/>
    <w:rsid w:val="001001AD"/>
    <w:rsid w:val="00100656"/>
    <w:rsid w:val="0010094B"/>
    <w:rsid w:val="0010124E"/>
    <w:rsid w:val="00101394"/>
    <w:rsid w:val="001014E7"/>
    <w:rsid w:val="00101515"/>
    <w:rsid w:val="00101C02"/>
    <w:rsid w:val="00101CE7"/>
    <w:rsid w:val="0010226C"/>
    <w:rsid w:val="00102758"/>
    <w:rsid w:val="00102AE1"/>
    <w:rsid w:val="00102DF1"/>
    <w:rsid w:val="00103024"/>
    <w:rsid w:val="00103112"/>
    <w:rsid w:val="00103C9D"/>
    <w:rsid w:val="0010449D"/>
    <w:rsid w:val="00104507"/>
    <w:rsid w:val="00104A53"/>
    <w:rsid w:val="00104D55"/>
    <w:rsid w:val="00104F0D"/>
    <w:rsid w:val="00104FF0"/>
    <w:rsid w:val="001050E2"/>
    <w:rsid w:val="00105AE7"/>
    <w:rsid w:val="00105B24"/>
    <w:rsid w:val="00105E36"/>
    <w:rsid w:val="00105EFA"/>
    <w:rsid w:val="00106539"/>
    <w:rsid w:val="00106DEA"/>
    <w:rsid w:val="00106EA4"/>
    <w:rsid w:val="00106FE0"/>
    <w:rsid w:val="0010709F"/>
    <w:rsid w:val="0010721B"/>
    <w:rsid w:val="00107DD4"/>
    <w:rsid w:val="00107E79"/>
    <w:rsid w:val="00110378"/>
    <w:rsid w:val="00110987"/>
    <w:rsid w:val="00110F6A"/>
    <w:rsid w:val="00111035"/>
    <w:rsid w:val="001113DB"/>
    <w:rsid w:val="00111493"/>
    <w:rsid w:val="00113090"/>
    <w:rsid w:val="001131E3"/>
    <w:rsid w:val="00113563"/>
    <w:rsid w:val="00113F3A"/>
    <w:rsid w:val="00114CEC"/>
    <w:rsid w:val="00114E05"/>
    <w:rsid w:val="00114FDF"/>
    <w:rsid w:val="00115119"/>
    <w:rsid w:val="0011538B"/>
    <w:rsid w:val="001153C2"/>
    <w:rsid w:val="00115759"/>
    <w:rsid w:val="00115CE3"/>
    <w:rsid w:val="0011619B"/>
    <w:rsid w:val="00116264"/>
    <w:rsid w:val="001169D1"/>
    <w:rsid w:val="00116F46"/>
    <w:rsid w:val="00116FFE"/>
    <w:rsid w:val="00117033"/>
    <w:rsid w:val="00120465"/>
    <w:rsid w:val="00120C90"/>
    <w:rsid w:val="00121856"/>
    <w:rsid w:val="00122272"/>
    <w:rsid w:val="0012326B"/>
    <w:rsid w:val="001241AE"/>
    <w:rsid w:val="00124604"/>
    <w:rsid w:val="00124EBC"/>
    <w:rsid w:val="001255E8"/>
    <w:rsid w:val="0012573F"/>
    <w:rsid w:val="00127955"/>
    <w:rsid w:val="00127A37"/>
    <w:rsid w:val="00127AE6"/>
    <w:rsid w:val="001301B3"/>
    <w:rsid w:val="001302E6"/>
    <w:rsid w:val="00130AA5"/>
    <w:rsid w:val="00131B17"/>
    <w:rsid w:val="00131D5F"/>
    <w:rsid w:val="00133173"/>
    <w:rsid w:val="001335FC"/>
    <w:rsid w:val="001336F8"/>
    <w:rsid w:val="00133968"/>
    <w:rsid w:val="0013493D"/>
    <w:rsid w:val="00135398"/>
    <w:rsid w:val="0013542A"/>
    <w:rsid w:val="0013577F"/>
    <w:rsid w:val="00135805"/>
    <w:rsid w:val="00135DF0"/>
    <w:rsid w:val="001360B2"/>
    <w:rsid w:val="001364E9"/>
    <w:rsid w:val="00136732"/>
    <w:rsid w:val="00136754"/>
    <w:rsid w:val="00136FD9"/>
    <w:rsid w:val="00137066"/>
    <w:rsid w:val="001371DE"/>
    <w:rsid w:val="0013726C"/>
    <w:rsid w:val="001377F1"/>
    <w:rsid w:val="00137804"/>
    <w:rsid w:val="0013795E"/>
    <w:rsid w:val="00140146"/>
    <w:rsid w:val="00140735"/>
    <w:rsid w:val="00140C52"/>
    <w:rsid w:val="00140C73"/>
    <w:rsid w:val="00140E51"/>
    <w:rsid w:val="001412C9"/>
    <w:rsid w:val="001414B3"/>
    <w:rsid w:val="00142084"/>
    <w:rsid w:val="00142B85"/>
    <w:rsid w:val="001435CA"/>
    <w:rsid w:val="00143B00"/>
    <w:rsid w:val="00144704"/>
    <w:rsid w:val="0014533F"/>
    <w:rsid w:val="0014560F"/>
    <w:rsid w:val="00145A6B"/>
    <w:rsid w:val="00145B1D"/>
    <w:rsid w:val="00146BEE"/>
    <w:rsid w:val="0015022C"/>
    <w:rsid w:val="00151468"/>
    <w:rsid w:val="001518FA"/>
    <w:rsid w:val="00151E53"/>
    <w:rsid w:val="00151F13"/>
    <w:rsid w:val="00152C2F"/>
    <w:rsid w:val="00152F5C"/>
    <w:rsid w:val="00152F5F"/>
    <w:rsid w:val="001536F1"/>
    <w:rsid w:val="00153756"/>
    <w:rsid w:val="00153A67"/>
    <w:rsid w:val="00153CB3"/>
    <w:rsid w:val="0015490C"/>
    <w:rsid w:val="001552B5"/>
    <w:rsid w:val="00155713"/>
    <w:rsid w:val="00155E10"/>
    <w:rsid w:val="00156544"/>
    <w:rsid w:val="0015667E"/>
    <w:rsid w:val="001566B0"/>
    <w:rsid w:val="001566D6"/>
    <w:rsid w:val="001568B3"/>
    <w:rsid w:val="00156B24"/>
    <w:rsid w:val="00156EE6"/>
    <w:rsid w:val="001578EA"/>
    <w:rsid w:val="00157C41"/>
    <w:rsid w:val="00157D7C"/>
    <w:rsid w:val="00160554"/>
    <w:rsid w:val="001618F3"/>
    <w:rsid w:val="00161A31"/>
    <w:rsid w:val="00161AD1"/>
    <w:rsid w:val="001624CE"/>
    <w:rsid w:val="00163375"/>
    <w:rsid w:val="001640F5"/>
    <w:rsid w:val="001641C8"/>
    <w:rsid w:val="00164647"/>
    <w:rsid w:val="00164BB3"/>
    <w:rsid w:val="00165131"/>
    <w:rsid w:val="001654AF"/>
    <w:rsid w:val="00165716"/>
    <w:rsid w:val="00165D98"/>
    <w:rsid w:val="001673D3"/>
    <w:rsid w:val="0017001F"/>
    <w:rsid w:val="00170545"/>
    <w:rsid w:val="00170D4A"/>
    <w:rsid w:val="00172E28"/>
    <w:rsid w:val="00173BAE"/>
    <w:rsid w:val="00173EF8"/>
    <w:rsid w:val="001741F7"/>
    <w:rsid w:val="001752B4"/>
    <w:rsid w:val="00175346"/>
    <w:rsid w:val="001759FF"/>
    <w:rsid w:val="00175A4C"/>
    <w:rsid w:val="00175CC5"/>
    <w:rsid w:val="00175E72"/>
    <w:rsid w:val="00175FD5"/>
    <w:rsid w:val="0017663E"/>
    <w:rsid w:val="001770AF"/>
    <w:rsid w:val="0017758F"/>
    <w:rsid w:val="00177611"/>
    <w:rsid w:val="00177720"/>
    <w:rsid w:val="0017789F"/>
    <w:rsid w:val="00177C35"/>
    <w:rsid w:val="00177E06"/>
    <w:rsid w:val="00177F31"/>
    <w:rsid w:val="001800E3"/>
    <w:rsid w:val="00180156"/>
    <w:rsid w:val="00180297"/>
    <w:rsid w:val="001805DD"/>
    <w:rsid w:val="00180BE0"/>
    <w:rsid w:val="001813F3"/>
    <w:rsid w:val="00181AAA"/>
    <w:rsid w:val="00181FAE"/>
    <w:rsid w:val="00182090"/>
    <w:rsid w:val="001822D7"/>
    <w:rsid w:val="00182417"/>
    <w:rsid w:val="001827AD"/>
    <w:rsid w:val="00182C23"/>
    <w:rsid w:val="001831A3"/>
    <w:rsid w:val="001832AB"/>
    <w:rsid w:val="001832F1"/>
    <w:rsid w:val="00183712"/>
    <w:rsid w:val="001839F8"/>
    <w:rsid w:val="00183B0D"/>
    <w:rsid w:val="00184655"/>
    <w:rsid w:val="001848F5"/>
    <w:rsid w:val="00184B8B"/>
    <w:rsid w:val="00185399"/>
    <w:rsid w:val="00185A64"/>
    <w:rsid w:val="00185CC0"/>
    <w:rsid w:val="00185F80"/>
    <w:rsid w:val="001861BA"/>
    <w:rsid w:val="001867FD"/>
    <w:rsid w:val="00186966"/>
    <w:rsid w:val="00186FC9"/>
    <w:rsid w:val="00190D5C"/>
    <w:rsid w:val="0019100F"/>
    <w:rsid w:val="001913B9"/>
    <w:rsid w:val="00191707"/>
    <w:rsid w:val="00191C3E"/>
    <w:rsid w:val="0019267B"/>
    <w:rsid w:val="00192C98"/>
    <w:rsid w:val="001935D9"/>
    <w:rsid w:val="00195105"/>
    <w:rsid w:val="0019570C"/>
    <w:rsid w:val="00195789"/>
    <w:rsid w:val="00195A3D"/>
    <w:rsid w:val="0019653A"/>
    <w:rsid w:val="001965C5"/>
    <w:rsid w:val="00196989"/>
    <w:rsid w:val="00196A78"/>
    <w:rsid w:val="00196C96"/>
    <w:rsid w:val="001A0478"/>
    <w:rsid w:val="001A05F3"/>
    <w:rsid w:val="001A0609"/>
    <w:rsid w:val="001A0A5F"/>
    <w:rsid w:val="001A0BBD"/>
    <w:rsid w:val="001A1025"/>
    <w:rsid w:val="001A136D"/>
    <w:rsid w:val="001A3732"/>
    <w:rsid w:val="001A3C29"/>
    <w:rsid w:val="001A3E70"/>
    <w:rsid w:val="001A42E7"/>
    <w:rsid w:val="001A466D"/>
    <w:rsid w:val="001A470F"/>
    <w:rsid w:val="001A520D"/>
    <w:rsid w:val="001A55F3"/>
    <w:rsid w:val="001A575C"/>
    <w:rsid w:val="001A5B76"/>
    <w:rsid w:val="001A61AF"/>
    <w:rsid w:val="001A6E62"/>
    <w:rsid w:val="001A6E97"/>
    <w:rsid w:val="001A6EE9"/>
    <w:rsid w:val="001A716F"/>
    <w:rsid w:val="001A76AF"/>
    <w:rsid w:val="001B00AD"/>
    <w:rsid w:val="001B040C"/>
    <w:rsid w:val="001B1790"/>
    <w:rsid w:val="001B1919"/>
    <w:rsid w:val="001B1E0B"/>
    <w:rsid w:val="001B2039"/>
    <w:rsid w:val="001B261C"/>
    <w:rsid w:val="001B312A"/>
    <w:rsid w:val="001B3497"/>
    <w:rsid w:val="001B352F"/>
    <w:rsid w:val="001B3554"/>
    <w:rsid w:val="001B3E1E"/>
    <w:rsid w:val="001B43B0"/>
    <w:rsid w:val="001B4775"/>
    <w:rsid w:val="001B5361"/>
    <w:rsid w:val="001B541A"/>
    <w:rsid w:val="001B561B"/>
    <w:rsid w:val="001B564A"/>
    <w:rsid w:val="001B594D"/>
    <w:rsid w:val="001B59C2"/>
    <w:rsid w:val="001B5C4A"/>
    <w:rsid w:val="001B5CAA"/>
    <w:rsid w:val="001B5CB0"/>
    <w:rsid w:val="001B5EAC"/>
    <w:rsid w:val="001B67DC"/>
    <w:rsid w:val="001B6EE4"/>
    <w:rsid w:val="001B7223"/>
    <w:rsid w:val="001B7A50"/>
    <w:rsid w:val="001B7CCD"/>
    <w:rsid w:val="001B7DD6"/>
    <w:rsid w:val="001C0F48"/>
    <w:rsid w:val="001C12A7"/>
    <w:rsid w:val="001C21F5"/>
    <w:rsid w:val="001C25B7"/>
    <w:rsid w:val="001C25F0"/>
    <w:rsid w:val="001C2B6E"/>
    <w:rsid w:val="001C2DC2"/>
    <w:rsid w:val="001C340B"/>
    <w:rsid w:val="001C42A0"/>
    <w:rsid w:val="001C4577"/>
    <w:rsid w:val="001C4584"/>
    <w:rsid w:val="001C4886"/>
    <w:rsid w:val="001C48CB"/>
    <w:rsid w:val="001C5258"/>
    <w:rsid w:val="001C5296"/>
    <w:rsid w:val="001C52F0"/>
    <w:rsid w:val="001C5336"/>
    <w:rsid w:val="001C5E1C"/>
    <w:rsid w:val="001C5E7A"/>
    <w:rsid w:val="001C67F7"/>
    <w:rsid w:val="001C6833"/>
    <w:rsid w:val="001C688F"/>
    <w:rsid w:val="001C7430"/>
    <w:rsid w:val="001C75E7"/>
    <w:rsid w:val="001C7BA5"/>
    <w:rsid w:val="001D003E"/>
    <w:rsid w:val="001D02D8"/>
    <w:rsid w:val="001D073A"/>
    <w:rsid w:val="001D081A"/>
    <w:rsid w:val="001D0AAE"/>
    <w:rsid w:val="001D0D0D"/>
    <w:rsid w:val="001D1B57"/>
    <w:rsid w:val="001D1BA1"/>
    <w:rsid w:val="001D1C63"/>
    <w:rsid w:val="001D2791"/>
    <w:rsid w:val="001D309E"/>
    <w:rsid w:val="001D34CD"/>
    <w:rsid w:val="001D3892"/>
    <w:rsid w:val="001D51D9"/>
    <w:rsid w:val="001D5AD8"/>
    <w:rsid w:val="001D5DA9"/>
    <w:rsid w:val="001D5F32"/>
    <w:rsid w:val="001D5FBA"/>
    <w:rsid w:val="001D6324"/>
    <w:rsid w:val="001D6605"/>
    <w:rsid w:val="001D691E"/>
    <w:rsid w:val="001D6A0F"/>
    <w:rsid w:val="001D6E24"/>
    <w:rsid w:val="001D799B"/>
    <w:rsid w:val="001E0876"/>
    <w:rsid w:val="001E0A39"/>
    <w:rsid w:val="001E0C5C"/>
    <w:rsid w:val="001E0EC9"/>
    <w:rsid w:val="001E0F28"/>
    <w:rsid w:val="001E18BE"/>
    <w:rsid w:val="001E20A2"/>
    <w:rsid w:val="001E283A"/>
    <w:rsid w:val="001E2F0D"/>
    <w:rsid w:val="001E38BB"/>
    <w:rsid w:val="001E3AFD"/>
    <w:rsid w:val="001E3C3D"/>
    <w:rsid w:val="001E421B"/>
    <w:rsid w:val="001E436E"/>
    <w:rsid w:val="001E5292"/>
    <w:rsid w:val="001E59E1"/>
    <w:rsid w:val="001E5DAC"/>
    <w:rsid w:val="001E605C"/>
    <w:rsid w:val="001E60EC"/>
    <w:rsid w:val="001E6447"/>
    <w:rsid w:val="001E6467"/>
    <w:rsid w:val="001E6662"/>
    <w:rsid w:val="001E6904"/>
    <w:rsid w:val="001E6C07"/>
    <w:rsid w:val="001E73CF"/>
    <w:rsid w:val="001E762A"/>
    <w:rsid w:val="001E7B7A"/>
    <w:rsid w:val="001F037A"/>
    <w:rsid w:val="001F080E"/>
    <w:rsid w:val="001F0D11"/>
    <w:rsid w:val="001F0F58"/>
    <w:rsid w:val="001F175A"/>
    <w:rsid w:val="001F177C"/>
    <w:rsid w:val="001F18AC"/>
    <w:rsid w:val="001F2336"/>
    <w:rsid w:val="001F2BEF"/>
    <w:rsid w:val="001F2EBD"/>
    <w:rsid w:val="001F33B0"/>
    <w:rsid w:val="001F35EC"/>
    <w:rsid w:val="001F40E2"/>
    <w:rsid w:val="001F42D0"/>
    <w:rsid w:val="001F4A3E"/>
    <w:rsid w:val="001F4CF7"/>
    <w:rsid w:val="001F4D17"/>
    <w:rsid w:val="001F4E04"/>
    <w:rsid w:val="001F5175"/>
    <w:rsid w:val="001F69B5"/>
    <w:rsid w:val="001F6CA2"/>
    <w:rsid w:val="001F6CB3"/>
    <w:rsid w:val="001F79C3"/>
    <w:rsid w:val="001F7EEA"/>
    <w:rsid w:val="001F7FD7"/>
    <w:rsid w:val="002004F4"/>
    <w:rsid w:val="00200578"/>
    <w:rsid w:val="0020061B"/>
    <w:rsid w:val="002007BC"/>
    <w:rsid w:val="00200B1E"/>
    <w:rsid w:val="00201413"/>
    <w:rsid w:val="00201E63"/>
    <w:rsid w:val="00201FC5"/>
    <w:rsid w:val="00201FFB"/>
    <w:rsid w:val="002022EA"/>
    <w:rsid w:val="00202533"/>
    <w:rsid w:val="002027D4"/>
    <w:rsid w:val="00203445"/>
    <w:rsid w:val="00203C11"/>
    <w:rsid w:val="002046C7"/>
    <w:rsid w:val="002048C4"/>
    <w:rsid w:val="00204C17"/>
    <w:rsid w:val="002051ED"/>
    <w:rsid w:val="00205613"/>
    <w:rsid w:val="00205D8E"/>
    <w:rsid w:val="00205EF9"/>
    <w:rsid w:val="00205FD9"/>
    <w:rsid w:val="0020686F"/>
    <w:rsid w:val="002073B4"/>
    <w:rsid w:val="0020747A"/>
    <w:rsid w:val="00207599"/>
    <w:rsid w:val="002079C6"/>
    <w:rsid w:val="00207D91"/>
    <w:rsid w:val="002105D5"/>
    <w:rsid w:val="00210B6F"/>
    <w:rsid w:val="00211467"/>
    <w:rsid w:val="002114BC"/>
    <w:rsid w:val="00211E37"/>
    <w:rsid w:val="002120C1"/>
    <w:rsid w:val="0021220E"/>
    <w:rsid w:val="00212324"/>
    <w:rsid w:val="00212791"/>
    <w:rsid w:val="0021290D"/>
    <w:rsid w:val="002129B0"/>
    <w:rsid w:val="00212ABC"/>
    <w:rsid w:val="00212B12"/>
    <w:rsid w:val="00212BA8"/>
    <w:rsid w:val="0021487B"/>
    <w:rsid w:val="00214EB8"/>
    <w:rsid w:val="00215242"/>
    <w:rsid w:val="00215A38"/>
    <w:rsid w:val="002162EA"/>
    <w:rsid w:val="002179D8"/>
    <w:rsid w:val="00217A4F"/>
    <w:rsid w:val="0022178B"/>
    <w:rsid w:val="00222059"/>
    <w:rsid w:val="0022220C"/>
    <w:rsid w:val="00222B63"/>
    <w:rsid w:val="00222D4C"/>
    <w:rsid w:val="00223075"/>
    <w:rsid w:val="00223158"/>
    <w:rsid w:val="00223565"/>
    <w:rsid w:val="00223C45"/>
    <w:rsid w:val="0022410B"/>
    <w:rsid w:val="00225ECF"/>
    <w:rsid w:val="0022657D"/>
    <w:rsid w:val="00226D3A"/>
    <w:rsid w:val="00226EFB"/>
    <w:rsid w:val="00227093"/>
    <w:rsid w:val="002278AF"/>
    <w:rsid w:val="00227DA0"/>
    <w:rsid w:val="00230588"/>
    <w:rsid w:val="00230C72"/>
    <w:rsid w:val="00231D4C"/>
    <w:rsid w:val="00232300"/>
    <w:rsid w:val="00232A9B"/>
    <w:rsid w:val="00232B78"/>
    <w:rsid w:val="00232D8E"/>
    <w:rsid w:val="0023321B"/>
    <w:rsid w:val="0023352F"/>
    <w:rsid w:val="002337D0"/>
    <w:rsid w:val="00233921"/>
    <w:rsid w:val="002339AB"/>
    <w:rsid w:val="00233AFF"/>
    <w:rsid w:val="00234BB7"/>
    <w:rsid w:val="00234C6E"/>
    <w:rsid w:val="00235A3B"/>
    <w:rsid w:val="00235A67"/>
    <w:rsid w:val="00236BCE"/>
    <w:rsid w:val="00236D8F"/>
    <w:rsid w:val="00237173"/>
    <w:rsid w:val="0023768A"/>
    <w:rsid w:val="00237C9B"/>
    <w:rsid w:val="00240112"/>
    <w:rsid w:val="002401AA"/>
    <w:rsid w:val="002416C1"/>
    <w:rsid w:val="0024214D"/>
    <w:rsid w:val="0024257B"/>
    <w:rsid w:val="00243585"/>
    <w:rsid w:val="00244451"/>
    <w:rsid w:val="002452B3"/>
    <w:rsid w:val="0024541B"/>
    <w:rsid w:val="00245A55"/>
    <w:rsid w:val="002478FB"/>
    <w:rsid w:val="00250852"/>
    <w:rsid w:val="00250A80"/>
    <w:rsid w:val="00250E37"/>
    <w:rsid w:val="00250EB5"/>
    <w:rsid w:val="002510FD"/>
    <w:rsid w:val="0025118B"/>
    <w:rsid w:val="00251779"/>
    <w:rsid w:val="0025188A"/>
    <w:rsid w:val="00251AAD"/>
    <w:rsid w:val="00251C0C"/>
    <w:rsid w:val="00252253"/>
    <w:rsid w:val="002526C0"/>
    <w:rsid w:val="00253008"/>
    <w:rsid w:val="00253CB0"/>
    <w:rsid w:val="00253D34"/>
    <w:rsid w:val="00253E16"/>
    <w:rsid w:val="00254698"/>
    <w:rsid w:val="002546EB"/>
    <w:rsid w:val="0025470C"/>
    <w:rsid w:val="00255896"/>
    <w:rsid w:val="00255A27"/>
    <w:rsid w:val="00256321"/>
    <w:rsid w:val="002568A5"/>
    <w:rsid w:val="00257474"/>
    <w:rsid w:val="00257762"/>
    <w:rsid w:val="00257B47"/>
    <w:rsid w:val="00257C25"/>
    <w:rsid w:val="00260C6D"/>
    <w:rsid w:val="00260F62"/>
    <w:rsid w:val="0026114C"/>
    <w:rsid w:val="00261752"/>
    <w:rsid w:val="00261DB6"/>
    <w:rsid w:val="00262047"/>
    <w:rsid w:val="002626F5"/>
    <w:rsid w:val="00262966"/>
    <w:rsid w:val="00262E26"/>
    <w:rsid w:val="0026350C"/>
    <w:rsid w:val="0026362F"/>
    <w:rsid w:val="0026394C"/>
    <w:rsid w:val="0026426E"/>
    <w:rsid w:val="00264491"/>
    <w:rsid w:val="00264B30"/>
    <w:rsid w:val="00264B8C"/>
    <w:rsid w:val="00265082"/>
    <w:rsid w:val="0026599B"/>
    <w:rsid w:val="00265A09"/>
    <w:rsid w:val="00265A46"/>
    <w:rsid w:val="002665CA"/>
    <w:rsid w:val="0026673A"/>
    <w:rsid w:val="00267389"/>
    <w:rsid w:val="002673A8"/>
    <w:rsid w:val="00267792"/>
    <w:rsid w:val="002678ED"/>
    <w:rsid w:val="00270109"/>
    <w:rsid w:val="002702C2"/>
    <w:rsid w:val="002715B9"/>
    <w:rsid w:val="00272CEB"/>
    <w:rsid w:val="00273756"/>
    <w:rsid w:val="00273998"/>
    <w:rsid w:val="00274A46"/>
    <w:rsid w:val="002752C6"/>
    <w:rsid w:val="00276B5E"/>
    <w:rsid w:val="00276B8F"/>
    <w:rsid w:val="00276F6B"/>
    <w:rsid w:val="00277262"/>
    <w:rsid w:val="0028043D"/>
    <w:rsid w:val="002804E2"/>
    <w:rsid w:val="00280CF8"/>
    <w:rsid w:val="002810A4"/>
    <w:rsid w:val="00281DE3"/>
    <w:rsid w:val="00281EF7"/>
    <w:rsid w:val="00281F0A"/>
    <w:rsid w:val="0028205D"/>
    <w:rsid w:val="002821B9"/>
    <w:rsid w:val="00282985"/>
    <w:rsid w:val="00282A07"/>
    <w:rsid w:val="00282A3D"/>
    <w:rsid w:val="00282E5F"/>
    <w:rsid w:val="00282FB0"/>
    <w:rsid w:val="00283080"/>
    <w:rsid w:val="0028367A"/>
    <w:rsid w:val="002840B9"/>
    <w:rsid w:val="00284F0D"/>
    <w:rsid w:val="00285A5E"/>
    <w:rsid w:val="00285A9E"/>
    <w:rsid w:val="00285F18"/>
    <w:rsid w:val="00286B28"/>
    <w:rsid w:val="00286B98"/>
    <w:rsid w:val="00286C0E"/>
    <w:rsid w:val="00286FBB"/>
    <w:rsid w:val="002870D3"/>
    <w:rsid w:val="002870D6"/>
    <w:rsid w:val="00287365"/>
    <w:rsid w:val="00287368"/>
    <w:rsid w:val="002879A2"/>
    <w:rsid w:val="00287B2B"/>
    <w:rsid w:val="00287FDA"/>
    <w:rsid w:val="00290639"/>
    <w:rsid w:val="00291278"/>
    <w:rsid w:val="0029132E"/>
    <w:rsid w:val="00291776"/>
    <w:rsid w:val="00291A25"/>
    <w:rsid w:val="00291FE5"/>
    <w:rsid w:val="002923B5"/>
    <w:rsid w:val="0029299F"/>
    <w:rsid w:val="00292A4F"/>
    <w:rsid w:val="00292E35"/>
    <w:rsid w:val="00292E87"/>
    <w:rsid w:val="002937B3"/>
    <w:rsid w:val="002939A2"/>
    <w:rsid w:val="002943E3"/>
    <w:rsid w:val="00294AF5"/>
    <w:rsid w:val="002956B8"/>
    <w:rsid w:val="00295986"/>
    <w:rsid w:val="00295DF8"/>
    <w:rsid w:val="0029679F"/>
    <w:rsid w:val="00296FCC"/>
    <w:rsid w:val="00297F25"/>
    <w:rsid w:val="002A037D"/>
    <w:rsid w:val="002A0537"/>
    <w:rsid w:val="002A1212"/>
    <w:rsid w:val="002A177E"/>
    <w:rsid w:val="002A21E7"/>
    <w:rsid w:val="002A2709"/>
    <w:rsid w:val="002A28BE"/>
    <w:rsid w:val="002A28D8"/>
    <w:rsid w:val="002A3493"/>
    <w:rsid w:val="002A3C15"/>
    <w:rsid w:val="002A42FF"/>
    <w:rsid w:val="002A4A11"/>
    <w:rsid w:val="002A525D"/>
    <w:rsid w:val="002A59F9"/>
    <w:rsid w:val="002A5BC5"/>
    <w:rsid w:val="002A5EC8"/>
    <w:rsid w:val="002A6093"/>
    <w:rsid w:val="002A67EF"/>
    <w:rsid w:val="002A6C41"/>
    <w:rsid w:val="002A6C48"/>
    <w:rsid w:val="002A7396"/>
    <w:rsid w:val="002A77C5"/>
    <w:rsid w:val="002B15F3"/>
    <w:rsid w:val="002B1E05"/>
    <w:rsid w:val="002B2450"/>
    <w:rsid w:val="002B2833"/>
    <w:rsid w:val="002B2A40"/>
    <w:rsid w:val="002B2D47"/>
    <w:rsid w:val="002B2EB0"/>
    <w:rsid w:val="002B32E0"/>
    <w:rsid w:val="002B468D"/>
    <w:rsid w:val="002B474B"/>
    <w:rsid w:val="002B498C"/>
    <w:rsid w:val="002B4B57"/>
    <w:rsid w:val="002B4FBB"/>
    <w:rsid w:val="002B516B"/>
    <w:rsid w:val="002B51D4"/>
    <w:rsid w:val="002B5797"/>
    <w:rsid w:val="002B5E33"/>
    <w:rsid w:val="002B6CC8"/>
    <w:rsid w:val="002B6DBD"/>
    <w:rsid w:val="002B755A"/>
    <w:rsid w:val="002B7793"/>
    <w:rsid w:val="002B7E42"/>
    <w:rsid w:val="002C01E6"/>
    <w:rsid w:val="002C15B3"/>
    <w:rsid w:val="002C18EB"/>
    <w:rsid w:val="002C1AC9"/>
    <w:rsid w:val="002C1E27"/>
    <w:rsid w:val="002C23B4"/>
    <w:rsid w:val="002C2A18"/>
    <w:rsid w:val="002C2E98"/>
    <w:rsid w:val="002C3282"/>
    <w:rsid w:val="002C3DCB"/>
    <w:rsid w:val="002C3FCD"/>
    <w:rsid w:val="002C424B"/>
    <w:rsid w:val="002C4834"/>
    <w:rsid w:val="002C57DA"/>
    <w:rsid w:val="002C5E8B"/>
    <w:rsid w:val="002C6E59"/>
    <w:rsid w:val="002C71A9"/>
    <w:rsid w:val="002C7469"/>
    <w:rsid w:val="002C76A7"/>
    <w:rsid w:val="002C79D8"/>
    <w:rsid w:val="002D03B0"/>
    <w:rsid w:val="002D0B83"/>
    <w:rsid w:val="002D0CB6"/>
    <w:rsid w:val="002D15C0"/>
    <w:rsid w:val="002D161E"/>
    <w:rsid w:val="002D1E6E"/>
    <w:rsid w:val="002D278B"/>
    <w:rsid w:val="002D29A2"/>
    <w:rsid w:val="002D3500"/>
    <w:rsid w:val="002D3CE1"/>
    <w:rsid w:val="002D3EB0"/>
    <w:rsid w:val="002D4E36"/>
    <w:rsid w:val="002D50F3"/>
    <w:rsid w:val="002D5323"/>
    <w:rsid w:val="002D58EB"/>
    <w:rsid w:val="002D5C50"/>
    <w:rsid w:val="002D5F29"/>
    <w:rsid w:val="002D73D2"/>
    <w:rsid w:val="002D78B1"/>
    <w:rsid w:val="002D7C95"/>
    <w:rsid w:val="002E0272"/>
    <w:rsid w:val="002E031A"/>
    <w:rsid w:val="002E0F40"/>
    <w:rsid w:val="002E1CC4"/>
    <w:rsid w:val="002E2073"/>
    <w:rsid w:val="002E2675"/>
    <w:rsid w:val="002E2878"/>
    <w:rsid w:val="002E3580"/>
    <w:rsid w:val="002E3C88"/>
    <w:rsid w:val="002E4122"/>
    <w:rsid w:val="002E4B21"/>
    <w:rsid w:val="002E4DBF"/>
    <w:rsid w:val="002E50B5"/>
    <w:rsid w:val="002E50D2"/>
    <w:rsid w:val="002E57E8"/>
    <w:rsid w:val="002E58C3"/>
    <w:rsid w:val="002E59AA"/>
    <w:rsid w:val="002E6384"/>
    <w:rsid w:val="002E6390"/>
    <w:rsid w:val="002E684F"/>
    <w:rsid w:val="002E69D2"/>
    <w:rsid w:val="002E6E93"/>
    <w:rsid w:val="002E6FB8"/>
    <w:rsid w:val="002E708C"/>
    <w:rsid w:val="002E7160"/>
    <w:rsid w:val="002E738A"/>
    <w:rsid w:val="002E7554"/>
    <w:rsid w:val="002E7CF7"/>
    <w:rsid w:val="002F02BE"/>
    <w:rsid w:val="002F0F39"/>
    <w:rsid w:val="002F1140"/>
    <w:rsid w:val="002F12E2"/>
    <w:rsid w:val="002F142F"/>
    <w:rsid w:val="002F1458"/>
    <w:rsid w:val="002F1CF5"/>
    <w:rsid w:val="002F21BF"/>
    <w:rsid w:val="002F2659"/>
    <w:rsid w:val="002F29C2"/>
    <w:rsid w:val="002F2D98"/>
    <w:rsid w:val="002F38BC"/>
    <w:rsid w:val="002F4395"/>
    <w:rsid w:val="002F4987"/>
    <w:rsid w:val="002F4C52"/>
    <w:rsid w:val="002F52CD"/>
    <w:rsid w:val="002F60CD"/>
    <w:rsid w:val="002F6455"/>
    <w:rsid w:val="002F6797"/>
    <w:rsid w:val="002F6B70"/>
    <w:rsid w:val="002F6D53"/>
    <w:rsid w:val="002F70C4"/>
    <w:rsid w:val="002F7A47"/>
    <w:rsid w:val="002F7A6B"/>
    <w:rsid w:val="002F7AA2"/>
    <w:rsid w:val="002F7CEF"/>
    <w:rsid w:val="002F7ED8"/>
    <w:rsid w:val="003008A2"/>
    <w:rsid w:val="0030141B"/>
    <w:rsid w:val="00301436"/>
    <w:rsid w:val="003015E8"/>
    <w:rsid w:val="003016B8"/>
    <w:rsid w:val="00301C2B"/>
    <w:rsid w:val="00301CEF"/>
    <w:rsid w:val="00301DFA"/>
    <w:rsid w:val="003028B6"/>
    <w:rsid w:val="00302AA5"/>
    <w:rsid w:val="00302FDF"/>
    <w:rsid w:val="003031D4"/>
    <w:rsid w:val="0030380A"/>
    <w:rsid w:val="003041C3"/>
    <w:rsid w:val="003042E9"/>
    <w:rsid w:val="00304A0B"/>
    <w:rsid w:val="003053C7"/>
    <w:rsid w:val="00305E21"/>
    <w:rsid w:val="00305E6E"/>
    <w:rsid w:val="003063DC"/>
    <w:rsid w:val="00306637"/>
    <w:rsid w:val="00306B0A"/>
    <w:rsid w:val="00307607"/>
    <w:rsid w:val="0030767B"/>
    <w:rsid w:val="00307772"/>
    <w:rsid w:val="00307793"/>
    <w:rsid w:val="00307AD1"/>
    <w:rsid w:val="00307D3E"/>
    <w:rsid w:val="00307F81"/>
    <w:rsid w:val="00310AB9"/>
    <w:rsid w:val="00310EBE"/>
    <w:rsid w:val="00311944"/>
    <w:rsid w:val="00311E66"/>
    <w:rsid w:val="00311E8D"/>
    <w:rsid w:val="0031260E"/>
    <w:rsid w:val="003134DF"/>
    <w:rsid w:val="0031408F"/>
    <w:rsid w:val="00314CA9"/>
    <w:rsid w:val="00315AB8"/>
    <w:rsid w:val="003169F8"/>
    <w:rsid w:val="00316AFD"/>
    <w:rsid w:val="00317524"/>
    <w:rsid w:val="003175D0"/>
    <w:rsid w:val="00317FC6"/>
    <w:rsid w:val="003207F9"/>
    <w:rsid w:val="0032101E"/>
    <w:rsid w:val="0032126E"/>
    <w:rsid w:val="00321593"/>
    <w:rsid w:val="003226E1"/>
    <w:rsid w:val="00322A3B"/>
    <w:rsid w:val="00322F5B"/>
    <w:rsid w:val="00323CD7"/>
    <w:rsid w:val="00324F4C"/>
    <w:rsid w:val="00325BC8"/>
    <w:rsid w:val="00325E71"/>
    <w:rsid w:val="0032602E"/>
    <w:rsid w:val="00326158"/>
    <w:rsid w:val="0032632E"/>
    <w:rsid w:val="00326937"/>
    <w:rsid w:val="00326A96"/>
    <w:rsid w:val="00327190"/>
    <w:rsid w:val="00327BF5"/>
    <w:rsid w:val="00327C37"/>
    <w:rsid w:val="0033000C"/>
    <w:rsid w:val="00330EE2"/>
    <w:rsid w:val="00331A60"/>
    <w:rsid w:val="00331BFD"/>
    <w:rsid w:val="003320D5"/>
    <w:rsid w:val="00332615"/>
    <w:rsid w:val="00332718"/>
    <w:rsid w:val="00332C89"/>
    <w:rsid w:val="0033327D"/>
    <w:rsid w:val="003336D6"/>
    <w:rsid w:val="003338BD"/>
    <w:rsid w:val="00333F1E"/>
    <w:rsid w:val="00333FCC"/>
    <w:rsid w:val="003343C9"/>
    <w:rsid w:val="003349EB"/>
    <w:rsid w:val="00334ABE"/>
    <w:rsid w:val="00334B34"/>
    <w:rsid w:val="00334C81"/>
    <w:rsid w:val="00335BCA"/>
    <w:rsid w:val="0033625F"/>
    <w:rsid w:val="0033634E"/>
    <w:rsid w:val="00336401"/>
    <w:rsid w:val="00336A4C"/>
    <w:rsid w:val="00336B29"/>
    <w:rsid w:val="003374B7"/>
    <w:rsid w:val="00337654"/>
    <w:rsid w:val="00337B88"/>
    <w:rsid w:val="00337ED6"/>
    <w:rsid w:val="003409BC"/>
    <w:rsid w:val="00340B16"/>
    <w:rsid w:val="00340E23"/>
    <w:rsid w:val="00341821"/>
    <w:rsid w:val="00342ACF"/>
    <w:rsid w:val="00343C6E"/>
    <w:rsid w:val="00343D4B"/>
    <w:rsid w:val="00343E27"/>
    <w:rsid w:val="00343E95"/>
    <w:rsid w:val="00345B38"/>
    <w:rsid w:val="003461E9"/>
    <w:rsid w:val="00346513"/>
    <w:rsid w:val="0034723E"/>
    <w:rsid w:val="00347280"/>
    <w:rsid w:val="003473B3"/>
    <w:rsid w:val="00347FB4"/>
    <w:rsid w:val="00350FA8"/>
    <w:rsid w:val="00353A25"/>
    <w:rsid w:val="00353AA0"/>
    <w:rsid w:val="00353C4B"/>
    <w:rsid w:val="00354577"/>
    <w:rsid w:val="003552D8"/>
    <w:rsid w:val="003555EA"/>
    <w:rsid w:val="003558C2"/>
    <w:rsid w:val="00355D1E"/>
    <w:rsid w:val="00356AE6"/>
    <w:rsid w:val="00356C97"/>
    <w:rsid w:val="00357D0F"/>
    <w:rsid w:val="00360C3D"/>
    <w:rsid w:val="00360CA6"/>
    <w:rsid w:val="0036157F"/>
    <w:rsid w:val="00362201"/>
    <w:rsid w:val="00362533"/>
    <w:rsid w:val="003627A2"/>
    <w:rsid w:val="0036299E"/>
    <w:rsid w:val="0036301D"/>
    <w:rsid w:val="0036332A"/>
    <w:rsid w:val="0036338F"/>
    <w:rsid w:val="003633D1"/>
    <w:rsid w:val="00363E30"/>
    <w:rsid w:val="003645E1"/>
    <w:rsid w:val="00364E4F"/>
    <w:rsid w:val="00365589"/>
    <w:rsid w:val="003656C1"/>
    <w:rsid w:val="003656D3"/>
    <w:rsid w:val="003658FD"/>
    <w:rsid w:val="003659B6"/>
    <w:rsid w:val="00366199"/>
    <w:rsid w:val="00366430"/>
    <w:rsid w:val="0036654F"/>
    <w:rsid w:val="00366675"/>
    <w:rsid w:val="00366C7B"/>
    <w:rsid w:val="00366EEF"/>
    <w:rsid w:val="00366F3E"/>
    <w:rsid w:val="00367406"/>
    <w:rsid w:val="003678E6"/>
    <w:rsid w:val="00367A71"/>
    <w:rsid w:val="00367DE1"/>
    <w:rsid w:val="0037007C"/>
    <w:rsid w:val="0037029A"/>
    <w:rsid w:val="00371728"/>
    <w:rsid w:val="00371885"/>
    <w:rsid w:val="00372274"/>
    <w:rsid w:val="003725A0"/>
    <w:rsid w:val="003726B2"/>
    <w:rsid w:val="00372CAE"/>
    <w:rsid w:val="00372E4F"/>
    <w:rsid w:val="00372E50"/>
    <w:rsid w:val="00373AD4"/>
    <w:rsid w:val="00374157"/>
    <w:rsid w:val="003745AA"/>
    <w:rsid w:val="00374A0D"/>
    <w:rsid w:val="00375B40"/>
    <w:rsid w:val="00375D9D"/>
    <w:rsid w:val="0037645F"/>
    <w:rsid w:val="00376A9D"/>
    <w:rsid w:val="0037717D"/>
    <w:rsid w:val="0037754F"/>
    <w:rsid w:val="00377E9D"/>
    <w:rsid w:val="003800AA"/>
    <w:rsid w:val="0038139D"/>
    <w:rsid w:val="00381426"/>
    <w:rsid w:val="0038148B"/>
    <w:rsid w:val="00381908"/>
    <w:rsid w:val="0038197E"/>
    <w:rsid w:val="00381998"/>
    <w:rsid w:val="0038199A"/>
    <w:rsid w:val="00382A58"/>
    <w:rsid w:val="00383167"/>
    <w:rsid w:val="00384207"/>
    <w:rsid w:val="0038482B"/>
    <w:rsid w:val="00384A98"/>
    <w:rsid w:val="00384AA6"/>
    <w:rsid w:val="00384E52"/>
    <w:rsid w:val="0038588C"/>
    <w:rsid w:val="003859D6"/>
    <w:rsid w:val="00385E6D"/>
    <w:rsid w:val="00385F65"/>
    <w:rsid w:val="0038641D"/>
    <w:rsid w:val="00386AE2"/>
    <w:rsid w:val="00387AAC"/>
    <w:rsid w:val="003900FE"/>
    <w:rsid w:val="00391153"/>
    <w:rsid w:val="003917F3"/>
    <w:rsid w:val="00392009"/>
    <w:rsid w:val="00392034"/>
    <w:rsid w:val="00392061"/>
    <w:rsid w:val="003920A5"/>
    <w:rsid w:val="0039272A"/>
    <w:rsid w:val="003927AF"/>
    <w:rsid w:val="0039288D"/>
    <w:rsid w:val="00392A93"/>
    <w:rsid w:val="00393585"/>
    <w:rsid w:val="00393D9C"/>
    <w:rsid w:val="00393F27"/>
    <w:rsid w:val="00393F7D"/>
    <w:rsid w:val="003941D1"/>
    <w:rsid w:val="0039443C"/>
    <w:rsid w:val="003946E9"/>
    <w:rsid w:val="00394AE2"/>
    <w:rsid w:val="00394BD0"/>
    <w:rsid w:val="003956E1"/>
    <w:rsid w:val="003960BE"/>
    <w:rsid w:val="00396FB4"/>
    <w:rsid w:val="00396FBA"/>
    <w:rsid w:val="0039701E"/>
    <w:rsid w:val="003971C2"/>
    <w:rsid w:val="00397251"/>
    <w:rsid w:val="00397BE2"/>
    <w:rsid w:val="003A023C"/>
    <w:rsid w:val="003A0384"/>
    <w:rsid w:val="003A0F0B"/>
    <w:rsid w:val="003A11F7"/>
    <w:rsid w:val="003A19C0"/>
    <w:rsid w:val="003A1A21"/>
    <w:rsid w:val="003A2194"/>
    <w:rsid w:val="003A2ADF"/>
    <w:rsid w:val="003A2F8F"/>
    <w:rsid w:val="003A33DB"/>
    <w:rsid w:val="003A391A"/>
    <w:rsid w:val="003A3CAE"/>
    <w:rsid w:val="003A4041"/>
    <w:rsid w:val="003A46E7"/>
    <w:rsid w:val="003A48D6"/>
    <w:rsid w:val="003A4957"/>
    <w:rsid w:val="003A6637"/>
    <w:rsid w:val="003A66EC"/>
    <w:rsid w:val="003A6C3D"/>
    <w:rsid w:val="003A765D"/>
    <w:rsid w:val="003A7EC0"/>
    <w:rsid w:val="003B0312"/>
    <w:rsid w:val="003B0439"/>
    <w:rsid w:val="003B0E08"/>
    <w:rsid w:val="003B1514"/>
    <w:rsid w:val="003B15CF"/>
    <w:rsid w:val="003B18C4"/>
    <w:rsid w:val="003B223A"/>
    <w:rsid w:val="003B2530"/>
    <w:rsid w:val="003B3483"/>
    <w:rsid w:val="003B37EC"/>
    <w:rsid w:val="003B386D"/>
    <w:rsid w:val="003B46C9"/>
    <w:rsid w:val="003B4725"/>
    <w:rsid w:val="003B480D"/>
    <w:rsid w:val="003B4F74"/>
    <w:rsid w:val="003B5314"/>
    <w:rsid w:val="003B5449"/>
    <w:rsid w:val="003B5546"/>
    <w:rsid w:val="003B5678"/>
    <w:rsid w:val="003B58DD"/>
    <w:rsid w:val="003B5B79"/>
    <w:rsid w:val="003B5C50"/>
    <w:rsid w:val="003B5C74"/>
    <w:rsid w:val="003B5D94"/>
    <w:rsid w:val="003B5F40"/>
    <w:rsid w:val="003B6ACA"/>
    <w:rsid w:val="003B6B12"/>
    <w:rsid w:val="003B6F2E"/>
    <w:rsid w:val="003B7767"/>
    <w:rsid w:val="003C0F84"/>
    <w:rsid w:val="003C1985"/>
    <w:rsid w:val="003C1CFA"/>
    <w:rsid w:val="003C210E"/>
    <w:rsid w:val="003C2667"/>
    <w:rsid w:val="003C27D4"/>
    <w:rsid w:val="003C2A30"/>
    <w:rsid w:val="003C2BAB"/>
    <w:rsid w:val="003C2D02"/>
    <w:rsid w:val="003C2E2F"/>
    <w:rsid w:val="003C3913"/>
    <w:rsid w:val="003C3E61"/>
    <w:rsid w:val="003C4A1E"/>
    <w:rsid w:val="003C4EC7"/>
    <w:rsid w:val="003C4F3D"/>
    <w:rsid w:val="003C59E1"/>
    <w:rsid w:val="003C5F26"/>
    <w:rsid w:val="003C67BD"/>
    <w:rsid w:val="003C6DA7"/>
    <w:rsid w:val="003C6E04"/>
    <w:rsid w:val="003C7C47"/>
    <w:rsid w:val="003C7DDF"/>
    <w:rsid w:val="003C7F1B"/>
    <w:rsid w:val="003D0CD6"/>
    <w:rsid w:val="003D1380"/>
    <w:rsid w:val="003D1461"/>
    <w:rsid w:val="003D2747"/>
    <w:rsid w:val="003D2C94"/>
    <w:rsid w:val="003D2CED"/>
    <w:rsid w:val="003D3931"/>
    <w:rsid w:val="003D4515"/>
    <w:rsid w:val="003D4CF4"/>
    <w:rsid w:val="003D4FF9"/>
    <w:rsid w:val="003D52C1"/>
    <w:rsid w:val="003D5BE1"/>
    <w:rsid w:val="003D5D04"/>
    <w:rsid w:val="003D6087"/>
    <w:rsid w:val="003D6374"/>
    <w:rsid w:val="003D6D68"/>
    <w:rsid w:val="003D738D"/>
    <w:rsid w:val="003D77DB"/>
    <w:rsid w:val="003E032C"/>
    <w:rsid w:val="003E09E2"/>
    <w:rsid w:val="003E0D99"/>
    <w:rsid w:val="003E1886"/>
    <w:rsid w:val="003E1AC7"/>
    <w:rsid w:val="003E210B"/>
    <w:rsid w:val="003E2750"/>
    <w:rsid w:val="003E2ACD"/>
    <w:rsid w:val="003E37D1"/>
    <w:rsid w:val="003E4629"/>
    <w:rsid w:val="003E5673"/>
    <w:rsid w:val="003E5804"/>
    <w:rsid w:val="003E59F1"/>
    <w:rsid w:val="003E5CF4"/>
    <w:rsid w:val="003E6603"/>
    <w:rsid w:val="003E6DB0"/>
    <w:rsid w:val="003E7527"/>
    <w:rsid w:val="003F02D2"/>
    <w:rsid w:val="003F0B15"/>
    <w:rsid w:val="003F10A2"/>
    <w:rsid w:val="003F14F9"/>
    <w:rsid w:val="003F1F82"/>
    <w:rsid w:val="003F24D7"/>
    <w:rsid w:val="003F253B"/>
    <w:rsid w:val="003F3E4B"/>
    <w:rsid w:val="003F3F3E"/>
    <w:rsid w:val="003F4298"/>
    <w:rsid w:val="003F429C"/>
    <w:rsid w:val="003F476E"/>
    <w:rsid w:val="003F4AF7"/>
    <w:rsid w:val="003F4C92"/>
    <w:rsid w:val="003F58EB"/>
    <w:rsid w:val="003F5FA8"/>
    <w:rsid w:val="003F680B"/>
    <w:rsid w:val="003F6B32"/>
    <w:rsid w:val="003F7275"/>
    <w:rsid w:val="003F74C4"/>
    <w:rsid w:val="003F7AC5"/>
    <w:rsid w:val="00400466"/>
    <w:rsid w:val="004008C0"/>
    <w:rsid w:val="0040098C"/>
    <w:rsid w:val="00400B10"/>
    <w:rsid w:val="004011A0"/>
    <w:rsid w:val="00401D99"/>
    <w:rsid w:val="004020B2"/>
    <w:rsid w:val="004022F5"/>
    <w:rsid w:val="004027C1"/>
    <w:rsid w:val="00402DBF"/>
    <w:rsid w:val="0040345A"/>
    <w:rsid w:val="0040350A"/>
    <w:rsid w:val="004040AA"/>
    <w:rsid w:val="00404356"/>
    <w:rsid w:val="0040481E"/>
    <w:rsid w:val="00404C4C"/>
    <w:rsid w:val="00405432"/>
    <w:rsid w:val="00405797"/>
    <w:rsid w:val="00405937"/>
    <w:rsid w:val="0040606F"/>
    <w:rsid w:val="0040645A"/>
    <w:rsid w:val="00406631"/>
    <w:rsid w:val="00406B96"/>
    <w:rsid w:val="00406DF1"/>
    <w:rsid w:val="0040775B"/>
    <w:rsid w:val="00407A42"/>
    <w:rsid w:val="00407C94"/>
    <w:rsid w:val="004107A5"/>
    <w:rsid w:val="00410BDF"/>
    <w:rsid w:val="004110DE"/>
    <w:rsid w:val="0041123F"/>
    <w:rsid w:val="004112A7"/>
    <w:rsid w:val="00411837"/>
    <w:rsid w:val="00411C39"/>
    <w:rsid w:val="0041203B"/>
    <w:rsid w:val="00412424"/>
    <w:rsid w:val="004129B1"/>
    <w:rsid w:val="00412EDE"/>
    <w:rsid w:val="0041351E"/>
    <w:rsid w:val="004136AC"/>
    <w:rsid w:val="00413D75"/>
    <w:rsid w:val="00413E89"/>
    <w:rsid w:val="0041401A"/>
    <w:rsid w:val="00414355"/>
    <w:rsid w:val="004146B1"/>
    <w:rsid w:val="00415102"/>
    <w:rsid w:val="0041511B"/>
    <w:rsid w:val="004152E9"/>
    <w:rsid w:val="004154AB"/>
    <w:rsid w:val="00416216"/>
    <w:rsid w:val="00416507"/>
    <w:rsid w:val="00416A01"/>
    <w:rsid w:val="00416C66"/>
    <w:rsid w:val="00416CA0"/>
    <w:rsid w:val="00416E9C"/>
    <w:rsid w:val="004170C5"/>
    <w:rsid w:val="004177C7"/>
    <w:rsid w:val="00417BBC"/>
    <w:rsid w:val="00420260"/>
    <w:rsid w:val="0042027B"/>
    <w:rsid w:val="00420814"/>
    <w:rsid w:val="00420C34"/>
    <w:rsid w:val="00420D32"/>
    <w:rsid w:val="00421406"/>
    <w:rsid w:val="0042153D"/>
    <w:rsid w:val="004222CC"/>
    <w:rsid w:val="00422727"/>
    <w:rsid w:val="0042307D"/>
    <w:rsid w:val="0042316E"/>
    <w:rsid w:val="0042333C"/>
    <w:rsid w:val="00423550"/>
    <w:rsid w:val="0042379D"/>
    <w:rsid w:val="00423A3C"/>
    <w:rsid w:val="00423B08"/>
    <w:rsid w:val="00424555"/>
    <w:rsid w:val="004248EE"/>
    <w:rsid w:val="00424929"/>
    <w:rsid w:val="00424B05"/>
    <w:rsid w:val="00425401"/>
    <w:rsid w:val="004257F7"/>
    <w:rsid w:val="00425B00"/>
    <w:rsid w:val="00425EA9"/>
    <w:rsid w:val="004261BD"/>
    <w:rsid w:val="004269DB"/>
    <w:rsid w:val="00430B54"/>
    <w:rsid w:val="00430B9B"/>
    <w:rsid w:val="00430C49"/>
    <w:rsid w:val="00431F75"/>
    <w:rsid w:val="0043217D"/>
    <w:rsid w:val="00432BEA"/>
    <w:rsid w:val="00433C99"/>
    <w:rsid w:val="0043403C"/>
    <w:rsid w:val="004341F6"/>
    <w:rsid w:val="004349C9"/>
    <w:rsid w:val="00436188"/>
    <w:rsid w:val="0043624A"/>
    <w:rsid w:val="004369AC"/>
    <w:rsid w:val="00436F17"/>
    <w:rsid w:val="0044001A"/>
    <w:rsid w:val="0044014E"/>
    <w:rsid w:val="00440184"/>
    <w:rsid w:val="00440B68"/>
    <w:rsid w:val="00440BFE"/>
    <w:rsid w:val="00441600"/>
    <w:rsid w:val="00441695"/>
    <w:rsid w:val="00441B7E"/>
    <w:rsid w:val="004423DB"/>
    <w:rsid w:val="00442605"/>
    <w:rsid w:val="00443D9C"/>
    <w:rsid w:val="00443EDC"/>
    <w:rsid w:val="004442A7"/>
    <w:rsid w:val="00444B5D"/>
    <w:rsid w:val="00444E50"/>
    <w:rsid w:val="0044543D"/>
    <w:rsid w:val="00446EF3"/>
    <w:rsid w:val="0044714F"/>
    <w:rsid w:val="004471BD"/>
    <w:rsid w:val="00447217"/>
    <w:rsid w:val="0044764F"/>
    <w:rsid w:val="00447A55"/>
    <w:rsid w:val="00447F9C"/>
    <w:rsid w:val="00450048"/>
    <w:rsid w:val="004503D8"/>
    <w:rsid w:val="004505F3"/>
    <w:rsid w:val="0045120C"/>
    <w:rsid w:val="004514CE"/>
    <w:rsid w:val="0045193B"/>
    <w:rsid w:val="00452215"/>
    <w:rsid w:val="00452280"/>
    <w:rsid w:val="00452E2E"/>
    <w:rsid w:val="00452E7F"/>
    <w:rsid w:val="0045310C"/>
    <w:rsid w:val="00453416"/>
    <w:rsid w:val="0045353F"/>
    <w:rsid w:val="00453A33"/>
    <w:rsid w:val="00453BBC"/>
    <w:rsid w:val="0045405A"/>
    <w:rsid w:val="004541DA"/>
    <w:rsid w:val="0045424F"/>
    <w:rsid w:val="004552C6"/>
    <w:rsid w:val="00455472"/>
    <w:rsid w:val="004562A0"/>
    <w:rsid w:val="00456376"/>
    <w:rsid w:val="00456539"/>
    <w:rsid w:val="00456542"/>
    <w:rsid w:val="004565A7"/>
    <w:rsid w:val="004602B2"/>
    <w:rsid w:val="00461264"/>
    <w:rsid w:val="004612C8"/>
    <w:rsid w:val="00461D58"/>
    <w:rsid w:val="00462471"/>
    <w:rsid w:val="00462D72"/>
    <w:rsid w:val="00462DD2"/>
    <w:rsid w:val="00462E4F"/>
    <w:rsid w:val="00462E86"/>
    <w:rsid w:val="00462F35"/>
    <w:rsid w:val="0046365B"/>
    <w:rsid w:val="004637A9"/>
    <w:rsid w:val="0046393E"/>
    <w:rsid w:val="004642CB"/>
    <w:rsid w:val="00464A48"/>
    <w:rsid w:val="00464E7F"/>
    <w:rsid w:val="0046500F"/>
    <w:rsid w:val="004651AE"/>
    <w:rsid w:val="00465325"/>
    <w:rsid w:val="004653F7"/>
    <w:rsid w:val="0046547C"/>
    <w:rsid w:val="004661DD"/>
    <w:rsid w:val="00466DE1"/>
    <w:rsid w:val="00467BE7"/>
    <w:rsid w:val="00467C16"/>
    <w:rsid w:val="00467E94"/>
    <w:rsid w:val="00470403"/>
    <w:rsid w:val="00470609"/>
    <w:rsid w:val="00470E45"/>
    <w:rsid w:val="00470ECF"/>
    <w:rsid w:val="0047131A"/>
    <w:rsid w:val="00471D8D"/>
    <w:rsid w:val="00472943"/>
    <w:rsid w:val="00472A82"/>
    <w:rsid w:val="004732DC"/>
    <w:rsid w:val="004733E8"/>
    <w:rsid w:val="0047345E"/>
    <w:rsid w:val="0047358C"/>
    <w:rsid w:val="00473B5E"/>
    <w:rsid w:val="00473BDA"/>
    <w:rsid w:val="00473E39"/>
    <w:rsid w:val="00473F34"/>
    <w:rsid w:val="00474275"/>
    <w:rsid w:val="004746AC"/>
    <w:rsid w:val="00474B0C"/>
    <w:rsid w:val="00475101"/>
    <w:rsid w:val="00475117"/>
    <w:rsid w:val="0047555C"/>
    <w:rsid w:val="00475C9E"/>
    <w:rsid w:val="0047642A"/>
    <w:rsid w:val="00476485"/>
    <w:rsid w:val="004768FF"/>
    <w:rsid w:val="00476BF8"/>
    <w:rsid w:val="00476D90"/>
    <w:rsid w:val="00477961"/>
    <w:rsid w:val="00480087"/>
    <w:rsid w:val="004804E9"/>
    <w:rsid w:val="00480BE2"/>
    <w:rsid w:val="00480DDE"/>
    <w:rsid w:val="00480F07"/>
    <w:rsid w:val="00480F45"/>
    <w:rsid w:val="00480F82"/>
    <w:rsid w:val="0048100D"/>
    <w:rsid w:val="00481A26"/>
    <w:rsid w:val="00481CE0"/>
    <w:rsid w:val="00482274"/>
    <w:rsid w:val="004830F0"/>
    <w:rsid w:val="004831CA"/>
    <w:rsid w:val="004832B5"/>
    <w:rsid w:val="00483BD1"/>
    <w:rsid w:val="00483FB4"/>
    <w:rsid w:val="004845B6"/>
    <w:rsid w:val="00485771"/>
    <w:rsid w:val="00486078"/>
    <w:rsid w:val="004861C7"/>
    <w:rsid w:val="004862D1"/>
    <w:rsid w:val="004865D2"/>
    <w:rsid w:val="004866E9"/>
    <w:rsid w:val="00486EB5"/>
    <w:rsid w:val="004905A9"/>
    <w:rsid w:val="0049060A"/>
    <w:rsid w:val="00490802"/>
    <w:rsid w:val="00490BD3"/>
    <w:rsid w:val="00491076"/>
    <w:rsid w:val="00491344"/>
    <w:rsid w:val="004914EC"/>
    <w:rsid w:val="00491C4A"/>
    <w:rsid w:val="00492A39"/>
    <w:rsid w:val="00493B33"/>
    <w:rsid w:val="00493D33"/>
    <w:rsid w:val="00494218"/>
    <w:rsid w:val="004943B3"/>
    <w:rsid w:val="00494667"/>
    <w:rsid w:val="004947CC"/>
    <w:rsid w:val="0049517E"/>
    <w:rsid w:val="00496176"/>
    <w:rsid w:val="00496F1B"/>
    <w:rsid w:val="00497132"/>
    <w:rsid w:val="00497332"/>
    <w:rsid w:val="004A093A"/>
    <w:rsid w:val="004A1121"/>
    <w:rsid w:val="004A17FA"/>
    <w:rsid w:val="004A1997"/>
    <w:rsid w:val="004A2D3F"/>
    <w:rsid w:val="004A31E9"/>
    <w:rsid w:val="004A412C"/>
    <w:rsid w:val="004A42BC"/>
    <w:rsid w:val="004A58DB"/>
    <w:rsid w:val="004A5F69"/>
    <w:rsid w:val="004A607F"/>
    <w:rsid w:val="004A6B19"/>
    <w:rsid w:val="004A6FEC"/>
    <w:rsid w:val="004A7108"/>
    <w:rsid w:val="004A760D"/>
    <w:rsid w:val="004A7A31"/>
    <w:rsid w:val="004A7EA7"/>
    <w:rsid w:val="004B0858"/>
    <w:rsid w:val="004B1BA4"/>
    <w:rsid w:val="004B1C97"/>
    <w:rsid w:val="004B1E00"/>
    <w:rsid w:val="004B1FBA"/>
    <w:rsid w:val="004B2467"/>
    <w:rsid w:val="004B2A9D"/>
    <w:rsid w:val="004B2CFB"/>
    <w:rsid w:val="004B3C66"/>
    <w:rsid w:val="004B4D72"/>
    <w:rsid w:val="004B51A3"/>
    <w:rsid w:val="004B51E2"/>
    <w:rsid w:val="004B52FB"/>
    <w:rsid w:val="004B5B8C"/>
    <w:rsid w:val="004B5E00"/>
    <w:rsid w:val="004B71A4"/>
    <w:rsid w:val="004B7748"/>
    <w:rsid w:val="004B794D"/>
    <w:rsid w:val="004B7B8F"/>
    <w:rsid w:val="004C0419"/>
    <w:rsid w:val="004C0CBA"/>
    <w:rsid w:val="004C132D"/>
    <w:rsid w:val="004C1374"/>
    <w:rsid w:val="004C1BE2"/>
    <w:rsid w:val="004C2114"/>
    <w:rsid w:val="004C22CD"/>
    <w:rsid w:val="004C276C"/>
    <w:rsid w:val="004C2E20"/>
    <w:rsid w:val="004C4338"/>
    <w:rsid w:val="004C4355"/>
    <w:rsid w:val="004C4754"/>
    <w:rsid w:val="004C4BB7"/>
    <w:rsid w:val="004C4E2C"/>
    <w:rsid w:val="004C4EEF"/>
    <w:rsid w:val="004C5128"/>
    <w:rsid w:val="004C537E"/>
    <w:rsid w:val="004C6224"/>
    <w:rsid w:val="004C64F9"/>
    <w:rsid w:val="004C6932"/>
    <w:rsid w:val="004C6A15"/>
    <w:rsid w:val="004C6C73"/>
    <w:rsid w:val="004C7471"/>
    <w:rsid w:val="004C76F8"/>
    <w:rsid w:val="004C7835"/>
    <w:rsid w:val="004C7870"/>
    <w:rsid w:val="004C7A6B"/>
    <w:rsid w:val="004C7B05"/>
    <w:rsid w:val="004D0000"/>
    <w:rsid w:val="004D0153"/>
    <w:rsid w:val="004D0748"/>
    <w:rsid w:val="004D1D92"/>
    <w:rsid w:val="004D2021"/>
    <w:rsid w:val="004D2145"/>
    <w:rsid w:val="004D2899"/>
    <w:rsid w:val="004D28DB"/>
    <w:rsid w:val="004D2991"/>
    <w:rsid w:val="004D2A0A"/>
    <w:rsid w:val="004D2B95"/>
    <w:rsid w:val="004D340C"/>
    <w:rsid w:val="004D3996"/>
    <w:rsid w:val="004D3EF2"/>
    <w:rsid w:val="004D4772"/>
    <w:rsid w:val="004D4E3A"/>
    <w:rsid w:val="004D52F1"/>
    <w:rsid w:val="004D55FA"/>
    <w:rsid w:val="004D5C0F"/>
    <w:rsid w:val="004D5F6B"/>
    <w:rsid w:val="004D6557"/>
    <w:rsid w:val="004D669C"/>
    <w:rsid w:val="004D6D2A"/>
    <w:rsid w:val="004D7038"/>
    <w:rsid w:val="004D7673"/>
    <w:rsid w:val="004D7D69"/>
    <w:rsid w:val="004D7FD3"/>
    <w:rsid w:val="004E06D2"/>
    <w:rsid w:val="004E07BE"/>
    <w:rsid w:val="004E0E71"/>
    <w:rsid w:val="004E13BD"/>
    <w:rsid w:val="004E1474"/>
    <w:rsid w:val="004E1B24"/>
    <w:rsid w:val="004E1B55"/>
    <w:rsid w:val="004E1D65"/>
    <w:rsid w:val="004E1E83"/>
    <w:rsid w:val="004E2DE4"/>
    <w:rsid w:val="004E353D"/>
    <w:rsid w:val="004E379E"/>
    <w:rsid w:val="004E37D5"/>
    <w:rsid w:val="004E3B4D"/>
    <w:rsid w:val="004E4A01"/>
    <w:rsid w:val="004E5ADD"/>
    <w:rsid w:val="004E5B30"/>
    <w:rsid w:val="004E5BAB"/>
    <w:rsid w:val="004E68DA"/>
    <w:rsid w:val="004E725D"/>
    <w:rsid w:val="004E796F"/>
    <w:rsid w:val="004E7984"/>
    <w:rsid w:val="004E7EBE"/>
    <w:rsid w:val="004E7F6B"/>
    <w:rsid w:val="004F03A7"/>
    <w:rsid w:val="004F03B1"/>
    <w:rsid w:val="004F0611"/>
    <w:rsid w:val="004F07F7"/>
    <w:rsid w:val="004F0AD5"/>
    <w:rsid w:val="004F0EA4"/>
    <w:rsid w:val="004F104E"/>
    <w:rsid w:val="004F1338"/>
    <w:rsid w:val="004F16A5"/>
    <w:rsid w:val="004F2198"/>
    <w:rsid w:val="004F27FD"/>
    <w:rsid w:val="004F4A38"/>
    <w:rsid w:val="004F4B95"/>
    <w:rsid w:val="004F514B"/>
    <w:rsid w:val="004F561B"/>
    <w:rsid w:val="004F5FCA"/>
    <w:rsid w:val="004F6FB1"/>
    <w:rsid w:val="004F7681"/>
    <w:rsid w:val="004F7A9A"/>
    <w:rsid w:val="004F7F8B"/>
    <w:rsid w:val="0050076B"/>
    <w:rsid w:val="00500804"/>
    <w:rsid w:val="00500AA0"/>
    <w:rsid w:val="00501114"/>
    <w:rsid w:val="00501A2C"/>
    <w:rsid w:val="00502587"/>
    <w:rsid w:val="00502ACE"/>
    <w:rsid w:val="005031F0"/>
    <w:rsid w:val="00503448"/>
    <w:rsid w:val="0050379E"/>
    <w:rsid w:val="00503F0D"/>
    <w:rsid w:val="00504201"/>
    <w:rsid w:val="0050478A"/>
    <w:rsid w:val="00504D21"/>
    <w:rsid w:val="00504D89"/>
    <w:rsid w:val="005052CF"/>
    <w:rsid w:val="005052D5"/>
    <w:rsid w:val="005054EC"/>
    <w:rsid w:val="00505C91"/>
    <w:rsid w:val="00505FCA"/>
    <w:rsid w:val="00506966"/>
    <w:rsid w:val="00506D8B"/>
    <w:rsid w:val="00507028"/>
    <w:rsid w:val="005079AC"/>
    <w:rsid w:val="005102CD"/>
    <w:rsid w:val="00510DF7"/>
    <w:rsid w:val="00511014"/>
    <w:rsid w:val="00511EDF"/>
    <w:rsid w:val="00511F3E"/>
    <w:rsid w:val="00512209"/>
    <w:rsid w:val="00512CDC"/>
    <w:rsid w:val="0051353F"/>
    <w:rsid w:val="00513F7A"/>
    <w:rsid w:val="0051442E"/>
    <w:rsid w:val="00514448"/>
    <w:rsid w:val="00515206"/>
    <w:rsid w:val="005153B2"/>
    <w:rsid w:val="005158FE"/>
    <w:rsid w:val="00515A42"/>
    <w:rsid w:val="005164A6"/>
    <w:rsid w:val="00516918"/>
    <w:rsid w:val="005172E3"/>
    <w:rsid w:val="005173E6"/>
    <w:rsid w:val="00517602"/>
    <w:rsid w:val="0051773F"/>
    <w:rsid w:val="00517ACF"/>
    <w:rsid w:val="00517C78"/>
    <w:rsid w:val="00517D21"/>
    <w:rsid w:val="005205B8"/>
    <w:rsid w:val="00520697"/>
    <w:rsid w:val="005207D1"/>
    <w:rsid w:val="0052086E"/>
    <w:rsid w:val="00520FA1"/>
    <w:rsid w:val="00521363"/>
    <w:rsid w:val="00521787"/>
    <w:rsid w:val="00521968"/>
    <w:rsid w:val="00521CAD"/>
    <w:rsid w:val="00521E5A"/>
    <w:rsid w:val="0052243F"/>
    <w:rsid w:val="00522B66"/>
    <w:rsid w:val="0052349F"/>
    <w:rsid w:val="00523843"/>
    <w:rsid w:val="00523DAE"/>
    <w:rsid w:val="0052463C"/>
    <w:rsid w:val="00524922"/>
    <w:rsid w:val="00525348"/>
    <w:rsid w:val="005254EE"/>
    <w:rsid w:val="005256C6"/>
    <w:rsid w:val="00525AB0"/>
    <w:rsid w:val="005260DA"/>
    <w:rsid w:val="0052660D"/>
    <w:rsid w:val="00526B39"/>
    <w:rsid w:val="00526EB3"/>
    <w:rsid w:val="00527865"/>
    <w:rsid w:val="00527C6B"/>
    <w:rsid w:val="00527C8D"/>
    <w:rsid w:val="005308FD"/>
    <w:rsid w:val="00530A0E"/>
    <w:rsid w:val="00530CA5"/>
    <w:rsid w:val="00531016"/>
    <w:rsid w:val="00531BDA"/>
    <w:rsid w:val="00531C09"/>
    <w:rsid w:val="005321E9"/>
    <w:rsid w:val="00532940"/>
    <w:rsid w:val="00532B96"/>
    <w:rsid w:val="005331A2"/>
    <w:rsid w:val="0053322F"/>
    <w:rsid w:val="00533A8D"/>
    <w:rsid w:val="00533D39"/>
    <w:rsid w:val="00534166"/>
    <w:rsid w:val="00534176"/>
    <w:rsid w:val="005349E4"/>
    <w:rsid w:val="00535030"/>
    <w:rsid w:val="0053583C"/>
    <w:rsid w:val="00535A9D"/>
    <w:rsid w:val="00535B45"/>
    <w:rsid w:val="00536861"/>
    <w:rsid w:val="00536912"/>
    <w:rsid w:val="00537A9F"/>
    <w:rsid w:val="00537C7D"/>
    <w:rsid w:val="00537E5A"/>
    <w:rsid w:val="005400C4"/>
    <w:rsid w:val="00540752"/>
    <w:rsid w:val="00540A4B"/>
    <w:rsid w:val="00540FEC"/>
    <w:rsid w:val="00541391"/>
    <w:rsid w:val="00541F0F"/>
    <w:rsid w:val="005430E9"/>
    <w:rsid w:val="005433BC"/>
    <w:rsid w:val="005434BC"/>
    <w:rsid w:val="00543E03"/>
    <w:rsid w:val="005445C3"/>
    <w:rsid w:val="00545573"/>
    <w:rsid w:val="00545DA8"/>
    <w:rsid w:val="005465AA"/>
    <w:rsid w:val="00546BE4"/>
    <w:rsid w:val="00546C1E"/>
    <w:rsid w:val="00547107"/>
    <w:rsid w:val="00547BDA"/>
    <w:rsid w:val="00550249"/>
    <w:rsid w:val="00551E9F"/>
    <w:rsid w:val="005523F6"/>
    <w:rsid w:val="005524F9"/>
    <w:rsid w:val="00552A82"/>
    <w:rsid w:val="005533BE"/>
    <w:rsid w:val="00553C15"/>
    <w:rsid w:val="00553FA9"/>
    <w:rsid w:val="00554310"/>
    <w:rsid w:val="00554412"/>
    <w:rsid w:val="00554B5F"/>
    <w:rsid w:val="00554CFF"/>
    <w:rsid w:val="005551EC"/>
    <w:rsid w:val="005553DB"/>
    <w:rsid w:val="00555498"/>
    <w:rsid w:val="00555811"/>
    <w:rsid w:val="005561A0"/>
    <w:rsid w:val="00556B84"/>
    <w:rsid w:val="005577F6"/>
    <w:rsid w:val="0055783A"/>
    <w:rsid w:val="005579DD"/>
    <w:rsid w:val="005579FF"/>
    <w:rsid w:val="00560DF5"/>
    <w:rsid w:val="00560F31"/>
    <w:rsid w:val="00561060"/>
    <w:rsid w:val="00561F44"/>
    <w:rsid w:val="00562092"/>
    <w:rsid w:val="00562385"/>
    <w:rsid w:val="0056253C"/>
    <w:rsid w:val="00563012"/>
    <w:rsid w:val="00563604"/>
    <w:rsid w:val="00563B5C"/>
    <w:rsid w:val="00563DCD"/>
    <w:rsid w:val="005646C5"/>
    <w:rsid w:val="0056479C"/>
    <w:rsid w:val="00564BEA"/>
    <w:rsid w:val="00565138"/>
    <w:rsid w:val="0056520A"/>
    <w:rsid w:val="005659FD"/>
    <w:rsid w:val="00565A55"/>
    <w:rsid w:val="005665C9"/>
    <w:rsid w:val="00566697"/>
    <w:rsid w:val="00567A9D"/>
    <w:rsid w:val="00567B78"/>
    <w:rsid w:val="00570AEA"/>
    <w:rsid w:val="00570C4D"/>
    <w:rsid w:val="00571444"/>
    <w:rsid w:val="00571EBD"/>
    <w:rsid w:val="00571F0F"/>
    <w:rsid w:val="0057209D"/>
    <w:rsid w:val="00572353"/>
    <w:rsid w:val="00572356"/>
    <w:rsid w:val="0057251C"/>
    <w:rsid w:val="0057284D"/>
    <w:rsid w:val="00572857"/>
    <w:rsid w:val="00572E3A"/>
    <w:rsid w:val="005737DF"/>
    <w:rsid w:val="00573EFF"/>
    <w:rsid w:val="005740FA"/>
    <w:rsid w:val="00574321"/>
    <w:rsid w:val="00574C23"/>
    <w:rsid w:val="00574C95"/>
    <w:rsid w:val="00574F39"/>
    <w:rsid w:val="005750E8"/>
    <w:rsid w:val="00575128"/>
    <w:rsid w:val="00575662"/>
    <w:rsid w:val="00575B40"/>
    <w:rsid w:val="005761E4"/>
    <w:rsid w:val="00576555"/>
    <w:rsid w:val="005767F3"/>
    <w:rsid w:val="005768E0"/>
    <w:rsid w:val="00576F80"/>
    <w:rsid w:val="00580448"/>
    <w:rsid w:val="00580636"/>
    <w:rsid w:val="00580D52"/>
    <w:rsid w:val="00580EB1"/>
    <w:rsid w:val="005828BC"/>
    <w:rsid w:val="00582FE8"/>
    <w:rsid w:val="005833F6"/>
    <w:rsid w:val="00583478"/>
    <w:rsid w:val="005836F2"/>
    <w:rsid w:val="00583FEA"/>
    <w:rsid w:val="00584CAE"/>
    <w:rsid w:val="00584ED8"/>
    <w:rsid w:val="00585461"/>
    <w:rsid w:val="00585EBF"/>
    <w:rsid w:val="00586650"/>
    <w:rsid w:val="00586905"/>
    <w:rsid w:val="00586BE6"/>
    <w:rsid w:val="00586E7B"/>
    <w:rsid w:val="0058719C"/>
    <w:rsid w:val="00587485"/>
    <w:rsid w:val="00587C71"/>
    <w:rsid w:val="00587DEC"/>
    <w:rsid w:val="00587E78"/>
    <w:rsid w:val="00590266"/>
    <w:rsid w:val="005905F0"/>
    <w:rsid w:val="0059125F"/>
    <w:rsid w:val="0059169A"/>
    <w:rsid w:val="00591946"/>
    <w:rsid w:val="00591BF5"/>
    <w:rsid w:val="00591FD7"/>
    <w:rsid w:val="00592154"/>
    <w:rsid w:val="00592180"/>
    <w:rsid w:val="00593144"/>
    <w:rsid w:val="00594208"/>
    <w:rsid w:val="00594C34"/>
    <w:rsid w:val="00595492"/>
    <w:rsid w:val="0059612A"/>
    <w:rsid w:val="00596A50"/>
    <w:rsid w:val="005972B1"/>
    <w:rsid w:val="005973D8"/>
    <w:rsid w:val="005977B8"/>
    <w:rsid w:val="005978E5"/>
    <w:rsid w:val="005A053D"/>
    <w:rsid w:val="005A0B0A"/>
    <w:rsid w:val="005A1385"/>
    <w:rsid w:val="005A1D2D"/>
    <w:rsid w:val="005A2186"/>
    <w:rsid w:val="005A25AF"/>
    <w:rsid w:val="005A261B"/>
    <w:rsid w:val="005A349B"/>
    <w:rsid w:val="005A41E3"/>
    <w:rsid w:val="005A49A0"/>
    <w:rsid w:val="005A4A76"/>
    <w:rsid w:val="005A758F"/>
    <w:rsid w:val="005A769F"/>
    <w:rsid w:val="005A77A3"/>
    <w:rsid w:val="005B0168"/>
    <w:rsid w:val="005B0210"/>
    <w:rsid w:val="005B06C5"/>
    <w:rsid w:val="005B0824"/>
    <w:rsid w:val="005B0E9A"/>
    <w:rsid w:val="005B0F6C"/>
    <w:rsid w:val="005B134A"/>
    <w:rsid w:val="005B2104"/>
    <w:rsid w:val="005B25F9"/>
    <w:rsid w:val="005B2ADA"/>
    <w:rsid w:val="005B2CCA"/>
    <w:rsid w:val="005B2D42"/>
    <w:rsid w:val="005B3C24"/>
    <w:rsid w:val="005B403A"/>
    <w:rsid w:val="005B5C08"/>
    <w:rsid w:val="005B6107"/>
    <w:rsid w:val="005B641B"/>
    <w:rsid w:val="005B6D08"/>
    <w:rsid w:val="005B6D88"/>
    <w:rsid w:val="005B7181"/>
    <w:rsid w:val="005B71CF"/>
    <w:rsid w:val="005B7B7F"/>
    <w:rsid w:val="005C025A"/>
    <w:rsid w:val="005C0792"/>
    <w:rsid w:val="005C0811"/>
    <w:rsid w:val="005C09AF"/>
    <w:rsid w:val="005C1202"/>
    <w:rsid w:val="005C13A2"/>
    <w:rsid w:val="005C13D3"/>
    <w:rsid w:val="005C13FB"/>
    <w:rsid w:val="005C1BDB"/>
    <w:rsid w:val="005C1F00"/>
    <w:rsid w:val="005C23A0"/>
    <w:rsid w:val="005C2873"/>
    <w:rsid w:val="005C32FD"/>
    <w:rsid w:val="005C4758"/>
    <w:rsid w:val="005C4DB9"/>
    <w:rsid w:val="005C5685"/>
    <w:rsid w:val="005C62FD"/>
    <w:rsid w:val="005C6333"/>
    <w:rsid w:val="005C6480"/>
    <w:rsid w:val="005C6875"/>
    <w:rsid w:val="005C6977"/>
    <w:rsid w:val="005C7764"/>
    <w:rsid w:val="005C7A35"/>
    <w:rsid w:val="005C7E90"/>
    <w:rsid w:val="005D00C0"/>
    <w:rsid w:val="005D12BA"/>
    <w:rsid w:val="005D191D"/>
    <w:rsid w:val="005D1CAB"/>
    <w:rsid w:val="005D1D0F"/>
    <w:rsid w:val="005D1D2A"/>
    <w:rsid w:val="005D1DEB"/>
    <w:rsid w:val="005D3707"/>
    <w:rsid w:val="005D3E2E"/>
    <w:rsid w:val="005D47A5"/>
    <w:rsid w:val="005D47C9"/>
    <w:rsid w:val="005D4FD9"/>
    <w:rsid w:val="005D51E7"/>
    <w:rsid w:val="005D51EB"/>
    <w:rsid w:val="005D5400"/>
    <w:rsid w:val="005D579F"/>
    <w:rsid w:val="005D57E2"/>
    <w:rsid w:val="005D59A3"/>
    <w:rsid w:val="005D6AF5"/>
    <w:rsid w:val="005D6AFF"/>
    <w:rsid w:val="005D6D73"/>
    <w:rsid w:val="005D78DA"/>
    <w:rsid w:val="005D794B"/>
    <w:rsid w:val="005D7E81"/>
    <w:rsid w:val="005E01EA"/>
    <w:rsid w:val="005E0BC8"/>
    <w:rsid w:val="005E0F57"/>
    <w:rsid w:val="005E1027"/>
    <w:rsid w:val="005E11D8"/>
    <w:rsid w:val="005E11E9"/>
    <w:rsid w:val="005E13F5"/>
    <w:rsid w:val="005E1437"/>
    <w:rsid w:val="005E1BBA"/>
    <w:rsid w:val="005E272B"/>
    <w:rsid w:val="005E29AF"/>
    <w:rsid w:val="005E2D48"/>
    <w:rsid w:val="005E3821"/>
    <w:rsid w:val="005E3A03"/>
    <w:rsid w:val="005E42BB"/>
    <w:rsid w:val="005E430F"/>
    <w:rsid w:val="005E4827"/>
    <w:rsid w:val="005E7165"/>
    <w:rsid w:val="005E72DD"/>
    <w:rsid w:val="005E764E"/>
    <w:rsid w:val="005F07F5"/>
    <w:rsid w:val="005F1144"/>
    <w:rsid w:val="005F1592"/>
    <w:rsid w:val="005F1B16"/>
    <w:rsid w:val="005F21B2"/>
    <w:rsid w:val="005F27A8"/>
    <w:rsid w:val="005F2A9E"/>
    <w:rsid w:val="005F31B6"/>
    <w:rsid w:val="005F3673"/>
    <w:rsid w:val="005F3E0B"/>
    <w:rsid w:val="005F3FAF"/>
    <w:rsid w:val="005F41C9"/>
    <w:rsid w:val="005F43D4"/>
    <w:rsid w:val="005F47D4"/>
    <w:rsid w:val="005F55A2"/>
    <w:rsid w:val="005F5741"/>
    <w:rsid w:val="005F653A"/>
    <w:rsid w:val="005F6619"/>
    <w:rsid w:val="005F673E"/>
    <w:rsid w:val="005F7A41"/>
    <w:rsid w:val="00600009"/>
    <w:rsid w:val="006003E5"/>
    <w:rsid w:val="00600682"/>
    <w:rsid w:val="00600B89"/>
    <w:rsid w:val="00600C96"/>
    <w:rsid w:val="0060104A"/>
    <w:rsid w:val="00601685"/>
    <w:rsid w:val="00601CB7"/>
    <w:rsid w:val="0060216A"/>
    <w:rsid w:val="0060279C"/>
    <w:rsid w:val="006029ED"/>
    <w:rsid w:val="00602F39"/>
    <w:rsid w:val="00602FC5"/>
    <w:rsid w:val="00603275"/>
    <w:rsid w:val="006040DE"/>
    <w:rsid w:val="0060415B"/>
    <w:rsid w:val="0060422A"/>
    <w:rsid w:val="0060470F"/>
    <w:rsid w:val="00604849"/>
    <w:rsid w:val="00604D30"/>
    <w:rsid w:val="00605364"/>
    <w:rsid w:val="006057A2"/>
    <w:rsid w:val="0060661C"/>
    <w:rsid w:val="00606670"/>
    <w:rsid w:val="006066C5"/>
    <w:rsid w:val="0060790E"/>
    <w:rsid w:val="006109A6"/>
    <w:rsid w:val="00610AD6"/>
    <w:rsid w:val="00610CAF"/>
    <w:rsid w:val="00610F3D"/>
    <w:rsid w:val="00610F57"/>
    <w:rsid w:val="00611A5D"/>
    <w:rsid w:val="0061263E"/>
    <w:rsid w:val="00613D35"/>
    <w:rsid w:val="00613D99"/>
    <w:rsid w:val="006143C5"/>
    <w:rsid w:val="00614409"/>
    <w:rsid w:val="00614D0C"/>
    <w:rsid w:val="00614D85"/>
    <w:rsid w:val="00615802"/>
    <w:rsid w:val="00615DAB"/>
    <w:rsid w:val="00615EC9"/>
    <w:rsid w:val="00615ECE"/>
    <w:rsid w:val="00616CEA"/>
    <w:rsid w:val="00616D8E"/>
    <w:rsid w:val="00617061"/>
    <w:rsid w:val="006170AB"/>
    <w:rsid w:val="00621402"/>
    <w:rsid w:val="00621B09"/>
    <w:rsid w:val="00622439"/>
    <w:rsid w:val="006226D3"/>
    <w:rsid w:val="006228C8"/>
    <w:rsid w:val="00623329"/>
    <w:rsid w:val="006234C5"/>
    <w:rsid w:val="0062351C"/>
    <w:rsid w:val="00623618"/>
    <w:rsid w:val="0062439F"/>
    <w:rsid w:val="006244D6"/>
    <w:rsid w:val="00624C72"/>
    <w:rsid w:val="0062572F"/>
    <w:rsid w:val="0062590D"/>
    <w:rsid w:val="00625C6B"/>
    <w:rsid w:val="00626173"/>
    <w:rsid w:val="00626CB6"/>
    <w:rsid w:val="00627124"/>
    <w:rsid w:val="00627346"/>
    <w:rsid w:val="00630002"/>
    <w:rsid w:val="00630061"/>
    <w:rsid w:val="0063196D"/>
    <w:rsid w:val="00631A2B"/>
    <w:rsid w:val="00631A73"/>
    <w:rsid w:val="00631F50"/>
    <w:rsid w:val="00632336"/>
    <w:rsid w:val="006326C3"/>
    <w:rsid w:val="00632B9A"/>
    <w:rsid w:val="00632EAD"/>
    <w:rsid w:val="00632EED"/>
    <w:rsid w:val="00633192"/>
    <w:rsid w:val="00633814"/>
    <w:rsid w:val="00633B68"/>
    <w:rsid w:val="00633C76"/>
    <w:rsid w:val="00633CDE"/>
    <w:rsid w:val="006342B7"/>
    <w:rsid w:val="00634785"/>
    <w:rsid w:val="0063511F"/>
    <w:rsid w:val="006352E6"/>
    <w:rsid w:val="0063537F"/>
    <w:rsid w:val="00635A7D"/>
    <w:rsid w:val="00635D8F"/>
    <w:rsid w:val="006361ED"/>
    <w:rsid w:val="00636A8E"/>
    <w:rsid w:val="00637270"/>
    <w:rsid w:val="00637466"/>
    <w:rsid w:val="0063776D"/>
    <w:rsid w:val="00640005"/>
    <w:rsid w:val="00640195"/>
    <w:rsid w:val="006402E4"/>
    <w:rsid w:val="00640371"/>
    <w:rsid w:val="00641244"/>
    <w:rsid w:val="006412AD"/>
    <w:rsid w:val="006415D6"/>
    <w:rsid w:val="006419AC"/>
    <w:rsid w:val="00641E15"/>
    <w:rsid w:val="006434F2"/>
    <w:rsid w:val="0064359B"/>
    <w:rsid w:val="00643A1E"/>
    <w:rsid w:val="00643F6A"/>
    <w:rsid w:val="00644059"/>
    <w:rsid w:val="00644263"/>
    <w:rsid w:val="00644393"/>
    <w:rsid w:val="00644745"/>
    <w:rsid w:val="00644967"/>
    <w:rsid w:val="00645968"/>
    <w:rsid w:val="00646BEA"/>
    <w:rsid w:val="006478C1"/>
    <w:rsid w:val="00650D71"/>
    <w:rsid w:val="0065133B"/>
    <w:rsid w:val="00651A60"/>
    <w:rsid w:val="00652F47"/>
    <w:rsid w:val="0065345E"/>
    <w:rsid w:val="0065368F"/>
    <w:rsid w:val="0065381E"/>
    <w:rsid w:val="00653C1B"/>
    <w:rsid w:val="00653D5B"/>
    <w:rsid w:val="0065456A"/>
    <w:rsid w:val="00654737"/>
    <w:rsid w:val="00654764"/>
    <w:rsid w:val="00654B2A"/>
    <w:rsid w:val="00654C2E"/>
    <w:rsid w:val="00654C5B"/>
    <w:rsid w:val="0065621E"/>
    <w:rsid w:val="00656DE4"/>
    <w:rsid w:val="00657665"/>
    <w:rsid w:val="00657A35"/>
    <w:rsid w:val="00660C11"/>
    <w:rsid w:val="00660F45"/>
    <w:rsid w:val="00661148"/>
    <w:rsid w:val="00661855"/>
    <w:rsid w:val="00662B54"/>
    <w:rsid w:val="00662CA9"/>
    <w:rsid w:val="006631B1"/>
    <w:rsid w:val="006636C0"/>
    <w:rsid w:val="006640C4"/>
    <w:rsid w:val="0066446D"/>
    <w:rsid w:val="00664781"/>
    <w:rsid w:val="00664D7A"/>
    <w:rsid w:val="00664DE2"/>
    <w:rsid w:val="00665398"/>
    <w:rsid w:val="0066563F"/>
    <w:rsid w:val="00666235"/>
    <w:rsid w:val="00666310"/>
    <w:rsid w:val="006664FA"/>
    <w:rsid w:val="00666AA8"/>
    <w:rsid w:val="00666BC7"/>
    <w:rsid w:val="00666D68"/>
    <w:rsid w:val="00666FCE"/>
    <w:rsid w:val="00667591"/>
    <w:rsid w:val="00667AAA"/>
    <w:rsid w:val="00667D2A"/>
    <w:rsid w:val="00667D82"/>
    <w:rsid w:val="00670541"/>
    <w:rsid w:val="0067064F"/>
    <w:rsid w:val="00670D6B"/>
    <w:rsid w:val="00670E2F"/>
    <w:rsid w:val="00672564"/>
    <w:rsid w:val="0067272E"/>
    <w:rsid w:val="00672D15"/>
    <w:rsid w:val="006730FA"/>
    <w:rsid w:val="006730FC"/>
    <w:rsid w:val="0067438E"/>
    <w:rsid w:val="00674EEA"/>
    <w:rsid w:val="00675A00"/>
    <w:rsid w:val="00675B51"/>
    <w:rsid w:val="00675F2F"/>
    <w:rsid w:val="00676203"/>
    <w:rsid w:val="006766F3"/>
    <w:rsid w:val="00676978"/>
    <w:rsid w:val="00677312"/>
    <w:rsid w:val="00677776"/>
    <w:rsid w:val="00677852"/>
    <w:rsid w:val="0067787F"/>
    <w:rsid w:val="00677FD0"/>
    <w:rsid w:val="006809C6"/>
    <w:rsid w:val="00680E08"/>
    <w:rsid w:val="00680FB7"/>
    <w:rsid w:val="00681022"/>
    <w:rsid w:val="006810E8"/>
    <w:rsid w:val="00682006"/>
    <w:rsid w:val="0068201D"/>
    <w:rsid w:val="006823E4"/>
    <w:rsid w:val="006824AA"/>
    <w:rsid w:val="0068250C"/>
    <w:rsid w:val="00682D91"/>
    <w:rsid w:val="006837A3"/>
    <w:rsid w:val="00683954"/>
    <w:rsid w:val="00683B60"/>
    <w:rsid w:val="00683CA0"/>
    <w:rsid w:val="00683CC1"/>
    <w:rsid w:val="00684A1D"/>
    <w:rsid w:val="00684F8A"/>
    <w:rsid w:val="0068515B"/>
    <w:rsid w:val="00686144"/>
    <w:rsid w:val="006868D4"/>
    <w:rsid w:val="00686F5D"/>
    <w:rsid w:val="0069004C"/>
    <w:rsid w:val="006905CF"/>
    <w:rsid w:val="00691EB2"/>
    <w:rsid w:val="0069225F"/>
    <w:rsid w:val="00692466"/>
    <w:rsid w:val="0069284C"/>
    <w:rsid w:val="00692929"/>
    <w:rsid w:val="00693444"/>
    <w:rsid w:val="006939B4"/>
    <w:rsid w:val="00693A53"/>
    <w:rsid w:val="00693B08"/>
    <w:rsid w:val="00694547"/>
    <w:rsid w:val="00694A18"/>
    <w:rsid w:val="00695AE5"/>
    <w:rsid w:val="006965CA"/>
    <w:rsid w:val="00696637"/>
    <w:rsid w:val="00697098"/>
    <w:rsid w:val="0069751E"/>
    <w:rsid w:val="006A035B"/>
    <w:rsid w:val="006A042B"/>
    <w:rsid w:val="006A0468"/>
    <w:rsid w:val="006A0C97"/>
    <w:rsid w:val="006A0CCE"/>
    <w:rsid w:val="006A2015"/>
    <w:rsid w:val="006A23AB"/>
    <w:rsid w:val="006A23C1"/>
    <w:rsid w:val="006A2C00"/>
    <w:rsid w:val="006A2DDA"/>
    <w:rsid w:val="006A2E93"/>
    <w:rsid w:val="006A3B0E"/>
    <w:rsid w:val="006A46A1"/>
    <w:rsid w:val="006A46C5"/>
    <w:rsid w:val="006A546F"/>
    <w:rsid w:val="006A54F6"/>
    <w:rsid w:val="006A5CF2"/>
    <w:rsid w:val="006A67A6"/>
    <w:rsid w:val="006A6CEF"/>
    <w:rsid w:val="006A6D0B"/>
    <w:rsid w:val="006B0F09"/>
    <w:rsid w:val="006B1022"/>
    <w:rsid w:val="006B23B9"/>
    <w:rsid w:val="006B255C"/>
    <w:rsid w:val="006B26D5"/>
    <w:rsid w:val="006B300F"/>
    <w:rsid w:val="006B3127"/>
    <w:rsid w:val="006B363F"/>
    <w:rsid w:val="006B3AC0"/>
    <w:rsid w:val="006B3C56"/>
    <w:rsid w:val="006B3D00"/>
    <w:rsid w:val="006B59BD"/>
    <w:rsid w:val="006B5ABB"/>
    <w:rsid w:val="006B6011"/>
    <w:rsid w:val="006B6A73"/>
    <w:rsid w:val="006B6B4F"/>
    <w:rsid w:val="006B6BD5"/>
    <w:rsid w:val="006B6EA5"/>
    <w:rsid w:val="006C03A9"/>
    <w:rsid w:val="006C0691"/>
    <w:rsid w:val="006C06BA"/>
    <w:rsid w:val="006C0AE0"/>
    <w:rsid w:val="006C0F32"/>
    <w:rsid w:val="006C168A"/>
    <w:rsid w:val="006C16DD"/>
    <w:rsid w:val="006C1730"/>
    <w:rsid w:val="006C2AC3"/>
    <w:rsid w:val="006C310E"/>
    <w:rsid w:val="006C35E0"/>
    <w:rsid w:val="006C3971"/>
    <w:rsid w:val="006C4641"/>
    <w:rsid w:val="006C4CC1"/>
    <w:rsid w:val="006C4F19"/>
    <w:rsid w:val="006C5218"/>
    <w:rsid w:val="006C577A"/>
    <w:rsid w:val="006C66E2"/>
    <w:rsid w:val="006C6FCA"/>
    <w:rsid w:val="006C7FA4"/>
    <w:rsid w:val="006D01DD"/>
    <w:rsid w:val="006D055B"/>
    <w:rsid w:val="006D0AA2"/>
    <w:rsid w:val="006D13B4"/>
    <w:rsid w:val="006D2041"/>
    <w:rsid w:val="006D20B1"/>
    <w:rsid w:val="006D2599"/>
    <w:rsid w:val="006D297C"/>
    <w:rsid w:val="006D2F60"/>
    <w:rsid w:val="006D329A"/>
    <w:rsid w:val="006D392B"/>
    <w:rsid w:val="006D39D2"/>
    <w:rsid w:val="006D3D6A"/>
    <w:rsid w:val="006D3F75"/>
    <w:rsid w:val="006D4218"/>
    <w:rsid w:val="006D43C9"/>
    <w:rsid w:val="006D445C"/>
    <w:rsid w:val="006D464A"/>
    <w:rsid w:val="006D6988"/>
    <w:rsid w:val="006D6C9A"/>
    <w:rsid w:val="006D6FAF"/>
    <w:rsid w:val="006D749D"/>
    <w:rsid w:val="006D7705"/>
    <w:rsid w:val="006D7E52"/>
    <w:rsid w:val="006E01C2"/>
    <w:rsid w:val="006E0534"/>
    <w:rsid w:val="006E0CC0"/>
    <w:rsid w:val="006E0DD9"/>
    <w:rsid w:val="006E0DDF"/>
    <w:rsid w:val="006E19BB"/>
    <w:rsid w:val="006E218B"/>
    <w:rsid w:val="006E2854"/>
    <w:rsid w:val="006E295C"/>
    <w:rsid w:val="006E2E68"/>
    <w:rsid w:val="006E3618"/>
    <w:rsid w:val="006E3F9E"/>
    <w:rsid w:val="006E43A6"/>
    <w:rsid w:val="006E493A"/>
    <w:rsid w:val="006E4CBD"/>
    <w:rsid w:val="006E5500"/>
    <w:rsid w:val="006E5F79"/>
    <w:rsid w:val="006E638C"/>
    <w:rsid w:val="006E66CE"/>
    <w:rsid w:val="006E68FA"/>
    <w:rsid w:val="006E6EDE"/>
    <w:rsid w:val="006E714F"/>
    <w:rsid w:val="006E7E59"/>
    <w:rsid w:val="006E7FF1"/>
    <w:rsid w:val="006F01CC"/>
    <w:rsid w:val="006F0736"/>
    <w:rsid w:val="006F10D4"/>
    <w:rsid w:val="006F1465"/>
    <w:rsid w:val="006F16C3"/>
    <w:rsid w:val="006F21CA"/>
    <w:rsid w:val="006F23DB"/>
    <w:rsid w:val="006F28E2"/>
    <w:rsid w:val="006F2C44"/>
    <w:rsid w:val="006F38F1"/>
    <w:rsid w:val="006F3EF1"/>
    <w:rsid w:val="006F4404"/>
    <w:rsid w:val="006F4CA2"/>
    <w:rsid w:val="006F5A27"/>
    <w:rsid w:val="006F7214"/>
    <w:rsid w:val="006F7D3F"/>
    <w:rsid w:val="006F7DB3"/>
    <w:rsid w:val="0070029F"/>
    <w:rsid w:val="007008F6"/>
    <w:rsid w:val="00700D34"/>
    <w:rsid w:val="00700DF1"/>
    <w:rsid w:val="00701DC2"/>
    <w:rsid w:val="00702327"/>
    <w:rsid w:val="007025DD"/>
    <w:rsid w:val="00702E1C"/>
    <w:rsid w:val="00703045"/>
    <w:rsid w:val="00703B1B"/>
    <w:rsid w:val="00703DE9"/>
    <w:rsid w:val="007042DD"/>
    <w:rsid w:val="00704783"/>
    <w:rsid w:val="00704798"/>
    <w:rsid w:val="00705809"/>
    <w:rsid w:val="007066F9"/>
    <w:rsid w:val="00706E92"/>
    <w:rsid w:val="00707FD2"/>
    <w:rsid w:val="007109FD"/>
    <w:rsid w:val="0071140D"/>
    <w:rsid w:val="00711852"/>
    <w:rsid w:val="00711965"/>
    <w:rsid w:val="00711A9E"/>
    <w:rsid w:val="00712457"/>
    <w:rsid w:val="007129A0"/>
    <w:rsid w:val="00713A7A"/>
    <w:rsid w:val="00714842"/>
    <w:rsid w:val="00714E40"/>
    <w:rsid w:val="00715C49"/>
    <w:rsid w:val="00715F5E"/>
    <w:rsid w:val="00716481"/>
    <w:rsid w:val="007168FE"/>
    <w:rsid w:val="00716BAD"/>
    <w:rsid w:val="007203CD"/>
    <w:rsid w:val="00720CBF"/>
    <w:rsid w:val="00720EEF"/>
    <w:rsid w:val="00721258"/>
    <w:rsid w:val="00721A7B"/>
    <w:rsid w:val="00721C92"/>
    <w:rsid w:val="00721FAA"/>
    <w:rsid w:val="007227C1"/>
    <w:rsid w:val="0072284C"/>
    <w:rsid w:val="00722928"/>
    <w:rsid w:val="00722932"/>
    <w:rsid w:val="00722E33"/>
    <w:rsid w:val="007230FC"/>
    <w:rsid w:val="007243E0"/>
    <w:rsid w:val="00724AA5"/>
    <w:rsid w:val="00724EB4"/>
    <w:rsid w:val="00724FF0"/>
    <w:rsid w:val="007254D9"/>
    <w:rsid w:val="00725714"/>
    <w:rsid w:val="0072599A"/>
    <w:rsid w:val="00725F40"/>
    <w:rsid w:val="00725F42"/>
    <w:rsid w:val="0072720A"/>
    <w:rsid w:val="00727E63"/>
    <w:rsid w:val="00730275"/>
    <w:rsid w:val="00730820"/>
    <w:rsid w:val="0073128D"/>
    <w:rsid w:val="0073165F"/>
    <w:rsid w:val="00733406"/>
    <w:rsid w:val="00733BE9"/>
    <w:rsid w:val="00734367"/>
    <w:rsid w:val="00734579"/>
    <w:rsid w:val="00734587"/>
    <w:rsid w:val="0073492B"/>
    <w:rsid w:val="00734FE5"/>
    <w:rsid w:val="0073510C"/>
    <w:rsid w:val="007356CC"/>
    <w:rsid w:val="007358B4"/>
    <w:rsid w:val="00735A13"/>
    <w:rsid w:val="00736768"/>
    <w:rsid w:val="0073683D"/>
    <w:rsid w:val="00736BB9"/>
    <w:rsid w:val="007371F8"/>
    <w:rsid w:val="00737C1D"/>
    <w:rsid w:val="007406C4"/>
    <w:rsid w:val="00740D46"/>
    <w:rsid w:val="00741140"/>
    <w:rsid w:val="00741396"/>
    <w:rsid w:val="0074180F"/>
    <w:rsid w:val="00742B02"/>
    <w:rsid w:val="00742CCA"/>
    <w:rsid w:val="00743218"/>
    <w:rsid w:val="00743292"/>
    <w:rsid w:val="0074349C"/>
    <w:rsid w:val="00743935"/>
    <w:rsid w:val="007442F9"/>
    <w:rsid w:val="007444CA"/>
    <w:rsid w:val="0074522B"/>
    <w:rsid w:val="00745614"/>
    <w:rsid w:val="007465BC"/>
    <w:rsid w:val="00746743"/>
    <w:rsid w:val="00746B59"/>
    <w:rsid w:val="00747037"/>
    <w:rsid w:val="00747388"/>
    <w:rsid w:val="00747647"/>
    <w:rsid w:val="00747B65"/>
    <w:rsid w:val="00747CBB"/>
    <w:rsid w:val="00747D6C"/>
    <w:rsid w:val="00750234"/>
    <w:rsid w:val="007502A1"/>
    <w:rsid w:val="00750787"/>
    <w:rsid w:val="007508DE"/>
    <w:rsid w:val="00751126"/>
    <w:rsid w:val="007515A5"/>
    <w:rsid w:val="007517D5"/>
    <w:rsid w:val="00751EEE"/>
    <w:rsid w:val="00751F11"/>
    <w:rsid w:val="0075344B"/>
    <w:rsid w:val="00753C1D"/>
    <w:rsid w:val="00754897"/>
    <w:rsid w:val="00755926"/>
    <w:rsid w:val="00755FF4"/>
    <w:rsid w:val="007560B1"/>
    <w:rsid w:val="00756578"/>
    <w:rsid w:val="00756759"/>
    <w:rsid w:val="00756F5D"/>
    <w:rsid w:val="0075796C"/>
    <w:rsid w:val="00757DF3"/>
    <w:rsid w:val="0076051A"/>
    <w:rsid w:val="007607A2"/>
    <w:rsid w:val="0076197A"/>
    <w:rsid w:val="00761C40"/>
    <w:rsid w:val="00762225"/>
    <w:rsid w:val="00762B1B"/>
    <w:rsid w:val="007635EC"/>
    <w:rsid w:val="00763C72"/>
    <w:rsid w:val="00764403"/>
    <w:rsid w:val="007646E7"/>
    <w:rsid w:val="00764D06"/>
    <w:rsid w:val="00765456"/>
    <w:rsid w:val="00765A39"/>
    <w:rsid w:val="00765A44"/>
    <w:rsid w:val="00765A6F"/>
    <w:rsid w:val="00765C68"/>
    <w:rsid w:val="00765F38"/>
    <w:rsid w:val="007660DE"/>
    <w:rsid w:val="007662F8"/>
    <w:rsid w:val="007666F8"/>
    <w:rsid w:val="0076670D"/>
    <w:rsid w:val="00766CF7"/>
    <w:rsid w:val="00770542"/>
    <w:rsid w:val="0077095D"/>
    <w:rsid w:val="00770D57"/>
    <w:rsid w:val="007711A2"/>
    <w:rsid w:val="00771236"/>
    <w:rsid w:val="00771338"/>
    <w:rsid w:val="007717B9"/>
    <w:rsid w:val="007718E2"/>
    <w:rsid w:val="0077274C"/>
    <w:rsid w:val="00772972"/>
    <w:rsid w:val="007737D7"/>
    <w:rsid w:val="00773F0D"/>
    <w:rsid w:val="0077446E"/>
    <w:rsid w:val="007748BD"/>
    <w:rsid w:val="00774901"/>
    <w:rsid w:val="00774CF8"/>
    <w:rsid w:val="00776199"/>
    <w:rsid w:val="0077652F"/>
    <w:rsid w:val="00776992"/>
    <w:rsid w:val="007770EB"/>
    <w:rsid w:val="00777359"/>
    <w:rsid w:val="007779A6"/>
    <w:rsid w:val="00777A4F"/>
    <w:rsid w:val="00780477"/>
    <w:rsid w:val="00780569"/>
    <w:rsid w:val="007810C1"/>
    <w:rsid w:val="007815D6"/>
    <w:rsid w:val="0078182A"/>
    <w:rsid w:val="00781B7A"/>
    <w:rsid w:val="00782308"/>
    <w:rsid w:val="00782997"/>
    <w:rsid w:val="00782F30"/>
    <w:rsid w:val="0078343F"/>
    <w:rsid w:val="00783C13"/>
    <w:rsid w:val="00783F29"/>
    <w:rsid w:val="007844B8"/>
    <w:rsid w:val="00784895"/>
    <w:rsid w:val="00785339"/>
    <w:rsid w:val="0078545F"/>
    <w:rsid w:val="0078635A"/>
    <w:rsid w:val="00786496"/>
    <w:rsid w:val="00786E90"/>
    <w:rsid w:val="007871D4"/>
    <w:rsid w:val="00787C54"/>
    <w:rsid w:val="00787CDE"/>
    <w:rsid w:val="00787F0E"/>
    <w:rsid w:val="007900F2"/>
    <w:rsid w:val="0079029C"/>
    <w:rsid w:val="0079072B"/>
    <w:rsid w:val="0079078D"/>
    <w:rsid w:val="007907D1"/>
    <w:rsid w:val="00790918"/>
    <w:rsid w:val="00790FF0"/>
    <w:rsid w:val="00791086"/>
    <w:rsid w:val="0079243C"/>
    <w:rsid w:val="007931C8"/>
    <w:rsid w:val="00793381"/>
    <w:rsid w:val="007933A6"/>
    <w:rsid w:val="007936BC"/>
    <w:rsid w:val="007936D8"/>
    <w:rsid w:val="007938F5"/>
    <w:rsid w:val="00793F32"/>
    <w:rsid w:val="0079487C"/>
    <w:rsid w:val="00794AE5"/>
    <w:rsid w:val="00794F66"/>
    <w:rsid w:val="00795F37"/>
    <w:rsid w:val="007968A3"/>
    <w:rsid w:val="00796E70"/>
    <w:rsid w:val="00796F99"/>
    <w:rsid w:val="00796FCF"/>
    <w:rsid w:val="00797CFF"/>
    <w:rsid w:val="007A1034"/>
    <w:rsid w:val="007A13A6"/>
    <w:rsid w:val="007A1F14"/>
    <w:rsid w:val="007A22DD"/>
    <w:rsid w:val="007A4D3E"/>
    <w:rsid w:val="007A54D8"/>
    <w:rsid w:val="007A5948"/>
    <w:rsid w:val="007A5B5A"/>
    <w:rsid w:val="007A65DC"/>
    <w:rsid w:val="007A661D"/>
    <w:rsid w:val="007A66B6"/>
    <w:rsid w:val="007A6809"/>
    <w:rsid w:val="007A6FE3"/>
    <w:rsid w:val="007A72D5"/>
    <w:rsid w:val="007A7598"/>
    <w:rsid w:val="007A7FDF"/>
    <w:rsid w:val="007B000D"/>
    <w:rsid w:val="007B049D"/>
    <w:rsid w:val="007B0936"/>
    <w:rsid w:val="007B0B11"/>
    <w:rsid w:val="007B0E4C"/>
    <w:rsid w:val="007B1B71"/>
    <w:rsid w:val="007B1CC3"/>
    <w:rsid w:val="007B205E"/>
    <w:rsid w:val="007B28BC"/>
    <w:rsid w:val="007B2FA6"/>
    <w:rsid w:val="007B3CB4"/>
    <w:rsid w:val="007B3E9A"/>
    <w:rsid w:val="007B41F8"/>
    <w:rsid w:val="007B42A7"/>
    <w:rsid w:val="007B4AE2"/>
    <w:rsid w:val="007B51A2"/>
    <w:rsid w:val="007B5928"/>
    <w:rsid w:val="007B5B88"/>
    <w:rsid w:val="007B652E"/>
    <w:rsid w:val="007B6876"/>
    <w:rsid w:val="007C079F"/>
    <w:rsid w:val="007C0C19"/>
    <w:rsid w:val="007C11E6"/>
    <w:rsid w:val="007C1621"/>
    <w:rsid w:val="007C1B2C"/>
    <w:rsid w:val="007C1E6D"/>
    <w:rsid w:val="007C26A2"/>
    <w:rsid w:val="007C2D75"/>
    <w:rsid w:val="007C2DCC"/>
    <w:rsid w:val="007C37F5"/>
    <w:rsid w:val="007C3B96"/>
    <w:rsid w:val="007C3CBB"/>
    <w:rsid w:val="007C3E78"/>
    <w:rsid w:val="007C45EF"/>
    <w:rsid w:val="007C4931"/>
    <w:rsid w:val="007C60C7"/>
    <w:rsid w:val="007C6281"/>
    <w:rsid w:val="007C658E"/>
    <w:rsid w:val="007C6700"/>
    <w:rsid w:val="007C6F43"/>
    <w:rsid w:val="007C723B"/>
    <w:rsid w:val="007D01E0"/>
    <w:rsid w:val="007D0292"/>
    <w:rsid w:val="007D0EEE"/>
    <w:rsid w:val="007D10B0"/>
    <w:rsid w:val="007D1726"/>
    <w:rsid w:val="007D17E3"/>
    <w:rsid w:val="007D1A8D"/>
    <w:rsid w:val="007D2015"/>
    <w:rsid w:val="007D251A"/>
    <w:rsid w:val="007D2542"/>
    <w:rsid w:val="007D2C9E"/>
    <w:rsid w:val="007D37C8"/>
    <w:rsid w:val="007D3943"/>
    <w:rsid w:val="007D3A15"/>
    <w:rsid w:val="007D3E8A"/>
    <w:rsid w:val="007D4204"/>
    <w:rsid w:val="007D427C"/>
    <w:rsid w:val="007D4486"/>
    <w:rsid w:val="007D51BD"/>
    <w:rsid w:val="007D579C"/>
    <w:rsid w:val="007D5880"/>
    <w:rsid w:val="007D6085"/>
    <w:rsid w:val="007D71A3"/>
    <w:rsid w:val="007E1834"/>
    <w:rsid w:val="007E2058"/>
    <w:rsid w:val="007E231B"/>
    <w:rsid w:val="007E24F1"/>
    <w:rsid w:val="007E2594"/>
    <w:rsid w:val="007E2B7A"/>
    <w:rsid w:val="007E3048"/>
    <w:rsid w:val="007E3171"/>
    <w:rsid w:val="007E3226"/>
    <w:rsid w:val="007E323D"/>
    <w:rsid w:val="007E34F8"/>
    <w:rsid w:val="007E3E51"/>
    <w:rsid w:val="007E4DB6"/>
    <w:rsid w:val="007E508A"/>
    <w:rsid w:val="007E5E76"/>
    <w:rsid w:val="007E6459"/>
    <w:rsid w:val="007E6675"/>
    <w:rsid w:val="007E6DF0"/>
    <w:rsid w:val="007E6EE4"/>
    <w:rsid w:val="007E7287"/>
    <w:rsid w:val="007E744B"/>
    <w:rsid w:val="007E7C86"/>
    <w:rsid w:val="007E7F37"/>
    <w:rsid w:val="007F0D4C"/>
    <w:rsid w:val="007F0D78"/>
    <w:rsid w:val="007F1646"/>
    <w:rsid w:val="007F2411"/>
    <w:rsid w:val="007F2483"/>
    <w:rsid w:val="007F2CD7"/>
    <w:rsid w:val="007F32EB"/>
    <w:rsid w:val="007F3D0C"/>
    <w:rsid w:val="007F3E35"/>
    <w:rsid w:val="007F3FC9"/>
    <w:rsid w:val="007F520B"/>
    <w:rsid w:val="007F5A32"/>
    <w:rsid w:val="007F5AA3"/>
    <w:rsid w:val="007F621E"/>
    <w:rsid w:val="007F73A2"/>
    <w:rsid w:val="007F7A92"/>
    <w:rsid w:val="007F7B6E"/>
    <w:rsid w:val="007F7C66"/>
    <w:rsid w:val="007F7FF6"/>
    <w:rsid w:val="008002AB"/>
    <w:rsid w:val="008007AD"/>
    <w:rsid w:val="00800A13"/>
    <w:rsid w:val="00800AB5"/>
    <w:rsid w:val="00801007"/>
    <w:rsid w:val="008014F1"/>
    <w:rsid w:val="00801CAE"/>
    <w:rsid w:val="00801DEF"/>
    <w:rsid w:val="00802385"/>
    <w:rsid w:val="00803A6B"/>
    <w:rsid w:val="00804038"/>
    <w:rsid w:val="00804A46"/>
    <w:rsid w:val="00804AE7"/>
    <w:rsid w:val="00804CFE"/>
    <w:rsid w:val="00804FF8"/>
    <w:rsid w:val="00805696"/>
    <w:rsid w:val="00806056"/>
    <w:rsid w:val="00806408"/>
    <w:rsid w:val="00806875"/>
    <w:rsid w:val="00806EE0"/>
    <w:rsid w:val="00807097"/>
    <w:rsid w:val="00807A05"/>
    <w:rsid w:val="00810384"/>
    <w:rsid w:val="008103BB"/>
    <w:rsid w:val="00810443"/>
    <w:rsid w:val="00810489"/>
    <w:rsid w:val="0081066B"/>
    <w:rsid w:val="00810911"/>
    <w:rsid w:val="008110F1"/>
    <w:rsid w:val="00811DD4"/>
    <w:rsid w:val="008126DD"/>
    <w:rsid w:val="00812757"/>
    <w:rsid w:val="008132C9"/>
    <w:rsid w:val="00813B72"/>
    <w:rsid w:val="0081431F"/>
    <w:rsid w:val="00814D8C"/>
    <w:rsid w:val="0081611E"/>
    <w:rsid w:val="00816C56"/>
    <w:rsid w:val="0081735A"/>
    <w:rsid w:val="008173D8"/>
    <w:rsid w:val="00817E26"/>
    <w:rsid w:val="00817EC4"/>
    <w:rsid w:val="0082042F"/>
    <w:rsid w:val="0082067D"/>
    <w:rsid w:val="00820E29"/>
    <w:rsid w:val="00820FCE"/>
    <w:rsid w:val="008210CB"/>
    <w:rsid w:val="00821BD2"/>
    <w:rsid w:val="008221AD"/>
    <w:rsid w:val="00822298"/>
    <w:rsid w:val="008224B9"/>
    <w:rsid w:val="00822A25"/>
    <w:rsid w:val="00822EB7"/>
    <w:rsid w:val="00822F72"/>
    <w:rsid w:val="00823013"/>
    <w:rsid w:val="00823029"/>
    <w:rsid w:val="008231CF"/>
    <w:rsid w:val="008234A1"/>
    <w:rsid w:val="0082392F"/>
    <w:rsid w:val="0082482D"/>
    <w:rsid w:val="00824A05"/>
    <w:rsid w:val="00824B77"/>
    <w:rsid w:val="00824CD0"/>
    <w:rsid w:val="00825894"/>
    <w:rsid w:val="008258C3"/>
    <w:rsid w:val="00825C28"/>
    <w:rsid w:val="00825D06"/>
    <w:rsid w:val="00826481"/>
    <w:rsid w:val="00826576"/>
    <w:rsid w:val="008267FE"/>
    <w:rsid w:val="00826DBB"/>
    <w:rsid w:val="00827A4D"/>
    <w:rsid w:val="00827F4A"/>
    <w:rsid w:val="00830B8F"/>
    <w:rsid w:val="00830F29"/>
    <w:rsid w:val="00831003"/>
    <w:rsid w:val="008311C5"/>
    <w:rsid w:val="008313C9"/>
    <w:rsid w:val="0083186E"/>
    <w:rsid w:val="00831CA5"/>
    <w:rsid w:val="0083283B"/>
    <w:rsid w:val="00832934"/>
    <w:rsid w:val="008330D8"/>
    <w:rsid w:val="008334B1"/>
    <w:rsid w:val="00833630"/>
    <w:rsid w:val="008336FD"/>
    <w:rsid w:val="0083371A"/>
    <w:rsid w:val="00833BFC"/>
    <w:rsid w:val="00834229"/>
    <w:rsid w:val="00834E82"/>
    <w:rsid w:val="00835714"/>
    <w:rsid w:val="00835A1C"/>
    <w:rsid w:val="00835D16"/>
    <w:rsid w:val="0083611A"/>
    <w:rsid w:val="00836252"/>
    <w:rsid w:val="0083646A"/>
    <w:rsid w:val="00836B48"/>
    <w:rsid w:val="0083744B"/>
    <w:rsid w:val="00837D70"/>
    <w:rsid w:val="00840CDA"/>
    <w:rsid w:val="00840DF7"/>
    <w:rsid w:val="00840F68"/>
    <w:rsid w:val="00840FA3"/>
    <w:rsid w:val="00841550"/>
    <w:rsid w:val="008418DA"/>
    <w:rsid w:val="00841C2B"/>
    <w:rsid w:val="00841E1D"/>
    <w:rsid w:val="00841F52"/>
    <w:rsid w:val="0084233F"/>
    <w:rsid w:val="008432FD"/>
    <w:rsid w:val="008436AB"/>
    <w:rsid w:val="00843A69"/>
    <w:rsid w:val="00844EE3"/>
    <w:rsid w:val="00845028"/>
    <w:rsid w:val="008456C1"/>
    <w:rsid w:val="0084579F"/>
    <w:rsid w:val="00845A9B"/>
    <w:rsid w:val="00845CA4"/>
    <w:rsid w:val="00845CC7"/>
    <w:rsid w:val="00845D82"/>
    <w:rsid w:val="008464FA"/>
    <w:rsid w:val="0084746F"/>
    <w:rsid w:val="00847E12"/>
    <w:rsid w:val="00850199"/>
    <w:rsid w:val="0085053D"/>
    <w:rsid w:val="008512F6"/>
    <w:rsid w:val="00851342"/>
    <w:rsid w:val="00851801"/>
    <w:rsid w:val="00851AA6"/>
    <w:rsid w:val="00852092"/>
    <w:rsid w:val="008528E9"/>
    <w:rsid w:val="00852C11"/>
    <w:rsid w:val="008530D2"/>
    <w:rsid w:val="008535B5"/>
    <w:rsid w:val="00853B42"/>
    <w:rsid w:val="00853F27"/>
    <w:rsid w:val="0085474A"/>
    <w:rsid w:val="008549CB"/>
    <w:rsid w:val="00854F1B"/>
    <w:rsid w:val="008551E0"/>
    <w:rsid w:val="008564D2"/>
    <w:rsid w:val="0085686F"/>
    <w:rsid w:val="008569C2"/>
    <w:rsid w:val="00857091"/>
    <w:rsid w:val="00857410"/>
    <w:rsid w:val="0085784A"/>
    <w:rsid w:val="00857FCA"/>
    <w:rsid w:val="00860312"/>
    <w:rsid w:val="0086048E"/>
    <w:rsid w:val="008605F9"/>
    <w:rsid w:val="00860C31"/>
    <w:rsid w:val="00861552"/>
    <w:rsid w:val="00861A2F"/>
    <w:rsid w:val="00861A71"/>
    <w:rsid w:val="00861B8C"/>
    <w:rsid w:val="00862210"/>
    <w:rsid w:val="0086277D"/>
    <w:rsid w:val="00862E7D"/>
    <w:rsid w:val="00863217"/>
    <w:rsid w:val="00863853"/>
    <w:rsid w:val="00863DA9"/>
    <w:rsid w:val="00864EFB"/>
    <w:rsid w:val="008654AC"/>
    <w:rsid w:val="00865637"/>
    <w:rsid w:val="008659F6"/>
    <w:rsid w:val="00865A3A"/>
    <w:rsid w:val="00866524"/>
    <w:rsid w:val="00866A47"/>
    <w:rsid w:val="00866D63"/>
    <w:rsid w:val="008670FA"/>
    <w:rsid w:val="008676DA"/>
    <w:rsid w:val="00867B1D"/>
    <w:rsid w:val="00867EB8"/>
    <w:rsid w:val="00870830"/>
    <w:rsid w:val="00870FC2"/>
    <w:rsid w:val="008719C5"/>
    <w:rsid w:val="00871E3D"/>
    <w:rsid w:val="008724F2"/>
    <w:rsid w:val="0087264A"/>
    <w:rsid w:val="00872823"/>
    <w:rsid w:val="00872AEA"/>
    <w:rsid w:val="008735E8"/>
    <w:rsid w:val="00873C20"/>
    <w:rsid w:val="00873CBF"/>
    <w:rsid w:val="008741E9"/>
    <w:rsid w:val="00874279"/>
    <w:rsid w:val="008745A3"/>
    <w:rsid w:val="00874730"/>
    <w:rsid w:val="00874AC2"/>
    <w:rsid w:val="00874C60"/>
    <w:rsid w:val="00875A38"/>
    <w:rsid w:val="00875FE6"/>
    <w:rsid w:val="008778C7"/>
    <w:rsid w:val="008804CF"/>
    <w:rsid w:val="008804F1"/>
    <w:rsid w:val="0088161C"/>
    <w:rsid w:val="00881B56"/>
    <w:rsid w:val="00881CFC"/>
    <w:rsid w:val="00882300"/>
    <w:rsid w:val="00882617"/>
    <w:rsid w:val="00882814"/>
    <w:rsid w:val="00882B81"/>
    <w:rsid w:val="00883635"/>
    <w:rsid w:val="008836D8"/>
    <w:rsid w:val="00883B19"/>
    <w:rsid w:val="0088437C"/>
    <w:rsid w:val="00884861"/>
    <w:rsid w:val="00884D89"/>
    <w:rsid w:val="00884D98"/>
    <w:rsid w:val="00884F1B"/>
    <w:rsid w:val="008855A0"/>
    <w:rsid w:val="008856C8"/>
    <w:rsid w:val="00886506"/>
    <w:rsid w:val="00886E49"/>
    <w:rsid w:val="00886F07"/>
    <w:rsid w:val="0089096D"/>
    <w:rsid w:val="008909AB"/>
    <w:rsid w:val="00890C01"/>
    <w:rsid w:val="00891A99"/>
    <w:rsid w:val="00892B25"/>
    <w:rsid w:val="00892DC5"/>
    <w:rsid w:val="008940A5"/>
    <w:rsid w:val="008948C7"/>
    <w:rsid w:val="008949E2"/>
    <w:rsid w:val="00895478"/>
    <w:rsid w:val="008959B6"/>
    <w:rsid w:val="00895AF8"/>
    <w:rsid w:val="00896921"/>
    <w:rsid w:val="00896A86"/>
    <w:rsid w:val="00897677"/>
    <w:rsid w:val="00897AD5"/>
    <w:rsid w:val="00897C45"/>
    <w:rsid w:val="008A08A0"/>
    <w:rsid w:val="008A0A65"/>
    <w:rsid w:val="008A12DD"/>
    <w:rsid w:val="008A1A5B"/>
    <w:rsid w:val="008A1B91"/>
    <w:rsid w:val="008A1DD3"/>
    <w:rsid w:val="008A2081"/>
    <w:rsid w:val="008A2358"/>
    <w:rsid w:val="008A271D"/>
    <w:rsid w:val="008A2858"/>
    <w:rsid w:val="008A2ECC"/>
    <w:rsid w:val="008A2FFC"/>
    <w:rsid w:val="008A3064"/>
    <w:rsid w:val="008A38A7"/>
    <w:rsid w:val="008A3C77"/>
    <w:rsid w:val="008A3D8A"/>
    <w:rsid w:val="008A57F6"/>
    <w:rsid w:val="008A5E06"/>
    <w:rsid w:val="008A5F53"/>
    <w:rsid w:val="008A6B91"/>
    <w:rsid w:val="008A7802"/>
    <w:rsid w:val="008A7BF2"/>
    <w:rsid w:val="008B0867"/>
    <w:rsid w:val="008B1000"/>
    <w:rsid w:val="008B1A38"/>
    <w:rsid w:val="008B20D9"/>
    <w:rsid w:val="008B2369"/>
    <w:rsid w:val="008B32CD"/>
    <w:rsid w:val="008B391B"/>
    <w:rsid w:val="008B3DD0"/>
    <w:rsid w:val="008B44E2"/>
    <w:rsid w:val="008B45B7"/>
    <w:rsid w:val="008B46B7"/>
    <w:rsid w:val="008B4A24"/>
    <w:rsid w:val="008B4D13"/>
    <w:rsid w:val="008B4E05"/>
    <w:rsid w:val="008B5304"/>
    <w:rsid w:val="008B5408"/>
    <w:rsid w:val="008B5453"/>
    <w:rsid w:val="008B5594"/>
    <w:rsid w:val="008B5BE8"/>
    <w:rsid w:val="008B5DDC"/>
    <w:rsid w:val="008B60AE"/>
    <w:rsid w:val="008B6ACA"/>
    <w:rsid w:val="008B7015"/>
    <w:rsid w:val="008B7531"/>
    <w:rsid w:val="008B7A9B"/>
    <w:rsid w:val="008C0033"/>
    <w:rsid w:val="008C105C"/>
    <w:rsid w:val="008C19F3"/>
    <w:rsid w:val="008C2024"/>
    <w:rsid w:val="008C2057"/>
    <w:rsid w:val="008C32FB"/>
    <w:rsid w:val="008C3EE4"/>
    <w:rsid w:val="008C3F9C"/>
    <w:rsid w:val="008C41C4"/>
    <w:rsid w:val="008C4291"/>
    <w:rsid w:val="008C4400"/>
    <w:rsid w:val="008C46C1"/>
    <w:rsid w:val="008C603A"/>
    <w:rsid w:val="008C6859"/>
    <w:rsid w:val="008C6C96"/>
    <w:rsid w:val="008C6DBD"/>
    <w:rsid w:val="008C70EF"/>
    <w:rsid w:val="008C7AFB"/>
    <w:rsid w:val="008C7CDF"/>
    <w:rsid w:val="008D0538"/>
    <w:rsid w:val="008D0ADF"/>
    <w:rsid w:val="008D0F3D"/>
    <w:rsid w:val="008D0F94"/>
    <w:rsid w:val="008D1525"/>
    <w:rsid w:val="008D1B98"/>
    <w:rsid w:val="008D1F4F"/>
    <w:rsid w:val="008D3BE2"/>
    <w:rsid w:val="008D3C10"/>
    <w:rsid w:val="008D420D"/>
    <w:rsid w:val="008D42BE"/>
    <w:rsid w:val="008D4656"/>
    <w:rsid w:val="008D49B4"/>
    <w:rsid w:val="008D4C05"/>
    <w:rsid w:val="008D4C79"/>
    <w:rsid w:val="008D4D23"/>
    <w:rsid w:val="008D51B1"/>
    <w:rsid w:val="008D58D3"/>
    <w:rsid w:val="008D5953"/>
    <w:rsid w:val="008D5B34"/>
    <w:rsid w:val="008D6424"/>
    <w:rsid w:val="008D6FA7"/>
    <w:rsid w:val="008D7015"/>
    <w:rsid w:val="008D72CE"/>
    <w:rsid w:val="008D7612"/>
    <w:rsid w:val="008D7FA4"/>
    <w:rsid w:val="008E0655"/>
    <w:rsid w:val="008E09E4"/>
    <w:rsid w:val="008E124D"/>
    <w:rsid w:val="008E18BA"/>
    <w:rsid w:val="008E1AF3"/>
    <w:rsid w:val="008E1C7E"/>
    <w:rsid w:val="008E2F0A"/>
    <w:rsid w:val="008E397F"/>
    <w:rsid w:val="008E4F4B"/>
    <w:rsid w:val="008E4FE5"/>
    <w:rsid w:val="008E56E4"/>
    <w:rsid w:val="008E585B"/>
    <w:rsid w:val="008E6EB0"/>
    <w:rsid w:val="008E7191"/>
    <w:rsid w:val="008E74FE"/>
    <w:rsid w:val="008E75D3"/>
    <w:rsid w:val="008E7D48"/>
    <w:rsid w:val="008F028B"/>
    <w:rsid w:val="008F08FD"/>
    <w:rsid w:val="008F0FA5"/>
    <w:rsid w:val="008F1135"/>
    <w:rsid w:val="008F119C"/>
    <w:rsid w:val="008F3220"/>
    <w:rsid w:val="008F32C0"/>
    <w:rsid w:val="008F347A"/>
    <w:rsid w:val="008F36FF"/>
    <w:rsid w:val="008F3EFF"/>
    <w:rsid w:val="008F5810"/>
    <w:rsid w:val="008F58B1"/>
    <w:rsid w:val="008F60B4"/>
    <w:rsid w:val="008F63DF"/>
    <w:rsid w:val="008F6886"/>
    <w:rsid w:val="008F7053"/>
    <w:rsid w:val="008F734F"/>
    <w:rsid w:val="008F7ED9"/>
    <w:rsid w:val="00900586"/>
    <w:rsid w:val="00900F1C"/>
    <w:rsid w:val="0090124B"/>
    <w:rsid w:val="009012E0"/>
    <w:rsid w:val="009014F7"/>
    <w:rsid w:val="009015AB"/>
    <w:rsid w:val="009016DF"/>
    <w:rsid w:val="00901A1C"/>
    <w:rsid w:val="00901B2D"/>
    <w:rsid w:val="00901EE5"/>
    <w:rsid w:val="00902632"/>
    <w:rsid w:val="009029B0"/>
    <w:rsid w:val="00904CEF"/>
    <w:rsid w:val="00904F2D"/>
    <w:rsid w:val="009050B5"/>
    <w:rsid w:val="00905AB3"/>
    <w:rsid w:val="00905CF4"/>
    <w:rsid w:val="00906161"/>
    <w:rsid w:val="00906A5B"/>
    <w:rsid w:val="009070AF"/>
    <w:rsid w:val="00907734"/>
    <w:rsid w:val="0091096D"/>
    <w:rsid w:val="00910972"/>
    <w:rsid w:val="00910C11"/>
    <w:rsid w:val="00910D22"/>
    <w:rsid w:val="00911118"/>
    <w:rsid w:val="0091176B"/>
    <w:rsid w:val="00911964"/>
    <w:rsid w:val="00911B78"/>
    <w:rsid w:val="0091224E"/>
    <w:rsid w:val="00912758"/>
    <w:rsid w:val="009132B3"/>
    <w:rsid w:val="00913453"/>
    <w:rsid w:val="0091369E"/>
    <w:rsid w:val="00913A06"/>
    <w:rsid w:val="009141BC"/>
    <w:rsid w:val="009142D0"/>
    <w:rsid w:val="0091468F"/>
    <w:rsid w:val="009148DD"/>
    <w:rsid w:val="009149F2"/>
    <w:rsid w:val="00914B27"/>
    <w:rsid w:val="00915139"/>
    <w:rsid w:val="00915239"/>
    <w:rsid w:val="00915511"/>
    <w:rsid w:val="00915527"/>
    <w:rsid w:val="009156B2"/>
    <w:rsid w:val="0091616B"/>
    <w:rsid w:val="00916383"/>
    <w:rsid w:val="00916B88"/>
    <w:rsid w:val="0091727B"/>
    <w:rsid w:val="00917AF9"/>
    <w:rsid w:val="00917B5B"/>
    <w:rsid w:val="00917E42"/>
    <w:rsid w:val="00917ED6"/>
    <w:rsid w:val="00920382"/>
    <w:rsid w:val="00920994"/>
    <w:rsid w:val="00920C85"/>
    <w:rsid w:val="0092108D"/>
    <w:rsid w:val="00921597"/>
    <w:rsid w:val="00922661"/>
    <w:rsid w:val="00922722"/>
    <w:rsid w:val="0092316F"/>
    <w:rsid w:val="009231AD"/>
    <w:rsid w:val="00923735"/>
    <w:rsid w:val="00923BDB"/>
    <w:rsid w:val="00923E23"/>
    <w:rsid w:val="00924418"/>
    <w:rsid w:val="009245EC"/>
    <w:rsid w:val="00924BB5"/>
    <w:rsid w:val="00925561"/>
    <w:rsid w:val="00925741"/>
    <w:rsid w:val="00925FA7"/>
    <w:rsid w:val="0092649B"/>
    <w:rsid w:val="009265F1"/>
    <w:rsid w:val="00926614"/>
    <w:rsid w:val="00926C29"/>
    <w:rsid w:val="00926EAC"/>
    <w:rsid w:val="00927024"/>
    <w:rsid w:val="009279C3"/>
    <w:rsid w:val="00930728"/>
    <w:rsid w:val="00930AA3"/>
    <w:rsid w:val="00930BF0"/>
    <w:rsid w:val="00930D09"/>
    <w:rsid w:val="00930DDE"/>
    <w:rsid w:val="00930EA0"/>
    <w:rsid w:val="00931EB7"/>
    <w:rsid w:val="009326E8"/>
    <w:rsid w:val="00933BEB"/>
    <w:rsid w:val="00934570"/>
    <w:rsid w:val="00934978"/>
    <w:rsid w:val="009349E2"/>
    <w:rsid w:val="00934A90"/>
    <w:rsid w:val="009351AE"/>
    <w:rsid w:val="009363E1"/>
    <w:rsid w:val="00936783"/>
    <w:rsid w:val="00936895"/>
    <w:rsid w:val="00936C0C"/>
    <w:rsid w:val="00936E9A"/>
    <w:rsid w:val="00937044"/>
    <w:rsid w:val="00937304"/>
    <w:rsid w:val="009400B8"/>
    <w:rsid w:val="00940112"/>
    <w:rsid w:val="009402AD"/>
    <w:rsid w:val="00940A13"/>
    <w:rsid w:val="00941453"/>
    <w:rsid w:val="0094167B"/>
    <w:rsid w:val="00942001"/>
    <w:rsid w:val="009426C4"/>
    <w:rsid w:val="0094292C"/>
    <w:rsid w:val="00942E1A"/>
    <w:rsid w:val="009435CC"/>
    <w:rsid w:val="0094391C"/>
    <w:rsid w:val="00944199"/>
    <w:rsid w:val="0094471E"/>
    <w:rsid w:val="00945E12"/>
    <w:rsid w:val="00946B47"/>
    <w:rsid w:val="00946BAA"/>
    <w:rsid w:val="00946E28"/>
    <w:rsid w:val="00946F6F"/>
    <w:rsid w:val="00947099"/>
    <w:rsid w:val="0094750F"/>
    <w:rsid w:val="00947710"/>
    <w:rsid w:val="009478D8"/>
    <w:rsid w:val="009478DF"/>
    <w:rsid w:val="00950F87"/>
    <w:rsid w:val="00951720"/>
    <w:rsid w:val="00952033"/>
    <w:rsid w:val="009528F8"/>
    <w:rsid w:val="00952A1E"/>
    <w:rsid w:val="00952B00"/>
    <w:rsid w:val="00952DB3"/>
    <w:rsid w:val="009540B6"/>
    <w:rsid w:val="00955437"/>
    <w:rsid w:val="009568E9"/>
    <w:rsid w:val="00956D6E"/>
    <w:rsid w:val="00956FB0"/>
    <w:rsid w:val="00957CBD"/>
    <w:rsid w:val="0096042F"/>
    <w:rsid w:val="00960A26"/>
    <w:rsid w:val="00960D78"/>
    <w:rsid w:val="00960ED1"/>
    <w:rsid w:val="00960ED9"/>
    <w:rsid w:val="00960F01"/>
    <w:rsid w:val="009611C0"/>
    <w:rsid w:val="009624FF"/>
    <w:rsid w:val="00962576"/>
    <w:rsid w:val="0096263C"/>
    <w:rsid w:val="00962AB8"/>
    <w:rsid w:val="0096362A"/>
    <w:rsid w:val="009646CE"/>
    <w:rsid w:val="009649D8"/>
    <w:rsid w:val="00964D25"/>
    <w:rsid w:val="00964F77"/>
    <w:rsid w:val="0096527C"/>
    <w:rsid w:val="0096581F"/>
    <w:rsid w:val="0096649B"/>
    <w:rsid w:val="00966B83"/>
    <w:rsid w:val="009677CC"/>
    <w:rsid w:val="00967A9E"/>
    <w:rsid w:val="00967CD1"/>
    <w:rsid w:val="00967F89"/>
    <w:rsid w:val="0097020D"/>
    <w:rsid w:val="0097091D"/>
    <w:rsid w:val="009713E8"/>
    <w:rsid w:val="00971701"/>
    <w:rsid w:val="00971E8D"/>
    <w:rsid w:val="00972763"/>
    <w:rsid w:val="00972AAF"/>
    <w:rsid w:val="00972C0C"/>
    <w:rsid w:val="00972E77"/>
    <w:rsid w:val="009732AC"/>
    <w:rsid w:val="00973568"/>
    <w:rsid w:val="00974183"/>
    <w:rsid w:val="009745E3"/>
    <w:rsid w:val="0097464E"/>
    <w:rsid w:val="009747B1"/>
    <w:rsid w:val="009749FC"/>
    <w:rsid w:val="009764F3"/>
    <w:rsid w:val="009769C4"/>
    <w:rsid w:val="00977007"/>
    <w:rsid w:val="00977055"/>
    <w:rsid w:val="00977365"/>
    <w:rsid w:val="009775B5"/>
    <w:rsid w:val="009776B5"/>
    <w:rsid w:val="00980755"/>
    <w:rsid w:val="00980D88"/>
    <w:rsid w:val="00981113"/>
    <w:rsid w:val="00981304"/>
    <w:rsid w:val="009816D1"/>
    <w:rsid w:val="00981A43"/>
    <w:rsid w:val="00981E19"/>
    <w:rsid w:val="00981E23"/>
    <w:rsid w:val="00982B6B"/>
    <w:rsid w:val="00982FF7"/>
    <w:rsid w:val="009832CB"/>
    <w:rsid w:val="009837CC"/>
    <w:rsid w:val="009842F0"/>
    <w:rsid w:val="00984612"/>
    <w:rsid w:val="009849A8"/>
    <w:rsid w:val="00984EFC"/>
    <w:rsid w:val="009863CD"/>
    <w:rsid w:val="0098670E"/>
    <w:rsid w:val="00986DF6"/>
    <w:rsid w:val="0098714B"/>
    <w:rsid w:val="009875B2"/>
    <w:rsid w:val="0099014C"/>
    <w:rsid w:val="00990AA7"/>
    <w:rsid w:val="009910D1"/>
    <w:rsid w:val="009911B8"/>
    <w:rsid w:val="00991345"/>
    <w:rsid w:val="009914E9"/>
    <w:rsid w:val="00991C34"/>
    <w:rsid w:val="00991E0B"/>
    <w:rsid w:val="00991E86"/>
    <w:rsid w:val="00992068"/>
    <w:rsid w:val="009922FD"/>
    <w:rsid w:val="00992859"/>
    <w:rsid w:val="00992871"/>
    <w:rsid w:val="00992AD5"/>
    <w:rsid w:val="00993530"/>
    <w:rsid w:val="00993C40"/>
    <w:rsid w:val="00993CB6"/>
    <w:rsid w:val="00994D61"/>
    <w:rsid w:val="0099555B"/>
    <w:rsid w:val="00995862"/>
    <w:rsid w:val="00996A24"/>
    <w:rsid w:val="009A11B0"/>
    <w:rsid w:val="009A1277"/>
    <w:rsid w:val="009A135A"/>
    <w:rsid w:val="009A1547"/>
    <w:rsid w:val="009A25D6"/>
    <w:rsid w:val="009A2B1A"/>
    <w:rsid w:val="009A2BC0"/>
    <w:rsid w:val="009A317B"/>
    <w:rsid w:val="009A3FE8"/>
    <w:rsid w:val="009A450C"/>
    <w:rsid w:val="009A486C"/>
    <w:rsid w:val="009A4BDF"/>
    <w:rsid w:val="009A4C83"/>
    <w:rsid w:val="009A4CDC"/>
    <w:rsid w:val="009A4EBC"/>
    <w:rsid w:val="009A5AFF"/>
    <w:rsid w:val="009A631D"/>
    <w:rsid w:val="009A6A38"/>
    <w:rsid w:val="009B027F"/>
    <w:rsid w:val="009B0343"/>
    <w:rsid w:val="009B0355"/>
    <w:rsid w:val="009B12CE"/>
    <w:rsid w:val="009B1578"/>
    <w:rsid w:val="009B24C0"/>
    <w:rsid w:val="009B282A"/>
    <w:rsid w:val="009B364B"/>
    <w:rsid w:val="009B4257"/>
    <w:rsid w:val="009B4605"/>
    <w:rsid w:val="009B5B5C"/>
    <w:rsid w:val="009B6415"/>
    <w:rsid w:val="009B6A2C"/>
    <w:rsid w:val="009B6F7B"/>
    <w:rsid w:val="009B7249"/>
    <w:rsid w:val="009C05B4"/>
    <w:rsid w:val="009C150A"/>
    <w:rsid w:val="009C1667"/>
    <w:rsid w:val="009C16F7"/>
    <w:rsid w:val="009C1949"/>
    <w:rsid w:val="009C1C09"/>
    <w:rsid w:val="009C1C12"/>
    <w:rsid w:val="009C1C39"/>
    <w:rsid w:val="009C237A"/>
    <w:rsid w:val="009C288A"/>
    <w:rsid w:val="009C28F2"/>
    <w:rsid w:val="009C28FB"/>
    <w:rsid w:val="009C2F8E"/>
    <w:rsid w:val="009C3207"/>
    <w:rsid w:val="009C3963"/>
    <w:rsid w:val="009C3F32"/>
    <w:rsid w:val="009C430B"/>
    <w:rsid w:val="009C43A9"/>
    <w:rsid w:val="009C43DF"/>
    <w:rsid w:val="009C462F"/>
    <w:rsid w:val="009C466D"/>
    <w:rsid w:val="009C48CD"/>
    <w:rsid w:val="009C4EE8"/>
    <w:rsid w:val="009C55BD"/>
    <w:rsid w:val="009C61F7"/>
    <w:rsid w:val="009C6278"/>
    <w:rsid w:val="009C653B"/>
    <w:rsid w:val="009C6C30"/>
    <w:rsid w:val="009C780F"/>
    <w:rsid w:val="009C7C91"/>
    <w:rsid w:val="009C7EB7"/>
    <w:rsid w:val="009D1397"/>
    <w:rsid w:val="009D2840"/>
    <w:rsid w:val="009D2F55"/>
    <w:rsid w:val="009D3001"/>
    <w:rsid w:val="009D3AA4"/>
    <w:rsid w:val="009D3AE5"/>
    <w:rsid w:val="009D481B"/>
    <w:rsid w:val="009D4B37"/>
    <w:rsid w:val="009D507E"/>
    <w:rsid w:val="009D5440"/>
    <w:rsid w:val="009D55E3"/>
    <w:rsid w:val="009D60EB"/>
    <w:rsid w:val="009D6B04"/>
    <w:rsid w:val="009D7E01"/>
    <w:rsid w:val="009E0A03"/>
    <w:rsid w:val="009E0D0C"/>
    <w:rsid w:val="009E10A4"/>
    <w:rsid w:val="009E112C"/>
    <w:rsid w:val="009E1348"/>
    <w:rsid w:val="009E209B"/>
    <w:rsid w:val="009E2154"/>
    <w:rsid w:val="009E26E9"/>
    <w:rsid w:val="009E2951"/>
    <w:rsid w:val="009E33E9"/>
    <w:rsid w:val="009E34E0"/>
    <w:rsid w:val="009E3E3B"/>
    <w:rsid w:val="009E3F12"/>
    <w:rsid w:val="009E4146"/>
    <w:rsid w:val="009E433C"/>
    <w:rsid w:val="009E449A"/>
    <w:rsid w:val="009E44B9"/>
    <w:rsid w:val="009E46A4"/>
    <w:rsid w:val="009E491B"/>
    <w:rsid w:val="009E4B9F"/>
    <w:rsid w:val="009E4BC9"/>
    <w:rsid w:val="009E511A"/>
    <w:rsid w:val="009E58CC"/>
    <w:rsid w:val="009E59CB"/>
    <w:rsid w:val="009E687E"/>
    <w:rsid w:val="009E757B"/>
    <w:rsid w:val="009F15EE"/>
    <w:rsid w:val="009F170A"/>
    <w:rsid w:val="009F17CA"/>
    <w:rsid w:val="009F1D5C"/>
    <w:rsid w:val="009F1FE6"/>
    <w:rsid w:val="009F28BC"/>
    <w:rsid w:val="009F2E4A"/>
    <w:rsid w:val="009F2F6B"/>
    <w:rsid w:val="009F35C7"/>
    <w:rsid w:val="009F3817"/>
    <w:rsid w:val="009F3DFB"/>
    <w:rsid w:val="009F465A"/>
    <w:rsid w:val="009F47F7"/>
    <w:rsid w:val="009F5561"/>
    <w:rsid w:val="009F5739"/>
    <w:rsid w:val="009F6004"/>
    <w:rsid w:val="009F6C0C"/>
    <w:rsid w:val="009F6E8B"/>
    <w:rsid w:val="009F7B2A"/>
    <w:rsid w:val="009F7B67"/>
    <w:rsid w:val="009F7D2F"/>
    <w:rsid w:val="00A000A6"/>
    <w:rsid w:val="00A00204"/>
    <w:rsid w:val="00A00490"/>
    <w:rsid w:val="00A00550"/>
    <w:rsid w:val="00A00682"/>
    <w:rsid w:val="00A00C60"/>
    <w:rsid w:val="00A011DD"/>
    <w:rsid w:val="00A01633"/>
    <w:rsid w:val="00A019B8"/>
    <w:rsid w:val="00A02142"/>
    <w:rsid w:val="00A0220C"/>
    <w:rsid w:val="00A035AE"/>
    <w:rsid w:val="00A03D68"/>
    <w:rsid w:val="00A03E74"/>
    <w:rsid w:val="00A04E34"/>
    <w:rsid w:val="00A054E1"/>
    <w:rsid w:val="00A05B63"/>
    <w:rsid w:val="00A05F91"/>
    <w:rsid w:val="00A06020"/>
    <w:rsid w:val="00A06B75"/>
    <w:rsid w:val="00A073FB"/>
    <w:rsid w:val="00A0778C"/>
    <w:rsid w:val="00A07C5D"/>
    <w:rsid w:val="00A106F8"/>
    <w:rsid w:val="00A10781"/>
    <w:rsid w:val="00A10916"/>
    <w:rsid w:val="00A114BF"/>
    <w:rsid w:val="00A1152F"/>
    <w:rsid w:val="00A116EF"/>
    <w:rsid w:val="00A11C56"/>
    <w:rsid w:val="00A1222D"/>
    <w:rsid w:val="00A12F81"/>
    <w:rsid w:val="00A13435"/>
    <w:rsid w:val="00A134D1"/>
    <w:rsid w:val="00A135D4"/>
    <w:rsid w:val="00A13876"/>
    <w:rsid w:val="00A149C1"/>
    <w:rsid w:val="00A14CC4"/>
    <w:rsid w:val="00A1557F"/>
    <w:rsid w:val="00A155F2"/>
    <w:rsid w:val="00A1560F"/>
    <w:rsid w:val="00A15F1A"/>
    <w:rsid w:val="00A16562"/>
    <w:rsid w:val="00A166BE"/>
    <w:rsid w:val="00A16F04"/>
    <w:rsid w:val="00A1704D"/>
    <w:rsid w:val="00A17181"/>
    <w:rsid w:val="00A17D4F"/>
    <w:rsid w:val="00A2000E"/>
    <w:rsid w:val="00A20786"/>
    <w:rsid w:val="00A2095B"/>
    <w:rsid w:val="00A212F5"/>
    <w:rsid w:val="00A21BD0"/>
    <w:rsid w:val="00A21D1F"/>
    <w:rsid w:val="00A220FA"/>
    <w:rsid w:val="00A221C4"/>
    <w:rsid w:val="00A223F4"/>
    <w:rsid w:val="00A22AE3"/>
    <w:rsid w:val="00A2376E"/>
    <w:rsid w:val="00A24167"/>
    <w:rsid w:val="00A24322"/>
    <w:rsid w:val="00A246F4"/>
    <w:rsid w:val="00A24B06"/>
    <w:rsid w:val="00A253D7"/>
    <w:rsid w:val="00A254D1"/>
    <w:rsid w:val="00A261F9"/>
    <w:rsid w:val="00A262D4"/>
    <w:rsid w:val="00A26736"/>
    <w:rsid w:val="00A270EA"/>
    <w:rsid w:val="00A2733F"/>
    <w:rsid w:val="00A307DB"/>
    <w:rsid w:val="00A309EA"/>
    <w:rsid w:val="00A30C31"/>
    <w:rsid w:val="00A30CDE"/>
    <w:rsid w:val="00A30D6E"/>
    <w:rsid w:val="00A31037"/>
    <w:rsid w:val="00A3109E"/>
    <w:rsid w:val="00A31298"/>
    <w:rsid w:val="00A31735"/>
    <w:rsid w:val="00A31BE3"/>
    <w:rsid w:val="00A31C2D"/>
    <w:rsid w:val="00A3234C"/>
    <w:rsid w:val="00A32928"/>
    <w:rsid w:val="00A336BA"/>
    <w:rsid w:val="00A3378F"/>
    <w:rsid w:val="00A33FEF"/>
    <w:rsid w:val="00A3495C"/>
    <w:rsid w:val="00A35B20"/>
    <w:rsid w:val="00A35EFC"/>
    <w:rsid w:val="00A360D5"/>
    <w:rsid w:val="00A36E39"/>
    <w:rsid w:val="00A37C9A"/>
    <w:rsid w:val="00A37EBC"/>
    <w:rsid w:val="00A40760"/>
    <w:rsid w:val="00A40941"/>
    <w:rsid w:val="00A40A8A"/>
    <w:rsid w:val="00A40D79"/>
    <w:rsid w:val="00A40F83"/>
    <w:rsid w:val="00A4262E"/>
    <w:rsid w:val="00A4265D"/>
    <w:rsid w:val="00A42674"/>
    <w:rsid w:val="00A42692"/>
    <w:rsid w:val="00A42AF5"/>
    <w:rsid w:val="00A42BFD"/>
    <w:rsid w:val="00A432D2"/>
    <w:rsid w:val="00A43F61"/>
    <w:rsid w:val="00A44225"/>
    <w:rsid w:val="00A450F1"/>
    <w:rsid w:val="00A4521D"/>
    <w:rsid w:val="00A45251"/>
    <w:rsid w:val="00A46386"/>
    <w:rsid w:val="00A46630"/>
    <w:rsid w:val="00A46983"/>
    <w:rsid w:val="00A46A36"/>
    <w:rsid w:val="00A470AD"/>
    <w:rsid w:val="00A47489"/>
    <w:rsid w:val="00A479DE"/>
    <w:rsid w:val="00A47C27"/>
    <w:rsid w:val="00A501EF"/>
    <w:rsid w:val="00A50B4C"/>
    <w:rsid w:val="00A510C3"/>
    <w:rsid w:val="00A51CFB"/>
    <w:rsid w:val="00A5242A"/>
    <w:rsid w:val="00A536DE"/>
    <w:rsid w:val="00A53959"/>
    <w:rsid w:val="00A54388"/>
    <w:rsid w:val="00A54680"/>
    <w:rsid w:val="00A54C63"/>
    <w:rsid w:val="00A55055"/>
    <w:rsid w:val="00A55A63"/>
    <w:rsid w:val="00A56492"/>
    <w:rsid w:val="00A56734"/>
    <w:rsid w:val="00A56BB3"/>
    <w:rsid w:val="00A57646"/>
    <w:rsid w:val="00A57A6A"/>
    <w:rsid w:val="00A57CA9"/>
    <w:rsid w:val="00A57F85"/>
    <w:rsid w:val="00A60556"/>
    <w:rsid w:val="00A60B86"/>
    <w:rsid w:val="00A60CE9"/>
    <w:rsid w:val="00A60FD3"/>
    <w:rsid w:val="00A610F7"/>
    <w:rsid w:val="00A62602"/>
    <w:rsid w:val="00A627DB"/>
    <w:rsid w:val="00A62BB3"/>
    <w:rsid w:val="00A63237"/>
    <w:rsid w:val="00A637B4"/>
    <w:rsid w:val="00A65923"/>
    <w:rsid w:val="00A65C27"/>
    <w:rsid w:val="00A65D2F"/>
    <w:rsid w:val="00A67037"/>
    <w:rsid w:val="00A674E4"/>
    <w:rsid w:val="00A67513"/>
    <w:rsid w:val="00A678C4"/>
    <w:rsid w:val="00A678D5"/>
    <w:rsid w:val="00A6793B"/>
    <w:rsid w:val="00A70A3C"/>
    <w:rsid w:val="00A70CE3"/>
    <w:rsid w:val="00A713A8"/>
    <w:rsid w:val="00A72790"/>
    <w:rsid w:val="00A72A43"/>
    <w:rsid w:val="00A74ECE"/>
    <w:rsid w:val="00A75221"/>
    <w:rsid w:val="00A757D0"/>
    <w:rsid w:val="00A75B30"/>
    <w:rsid w:val="00A7619B"/>
    <w:rsid w:val="00A76434"/>
    <w:rsid w:val="00A76484"/>
    <w:rsid w:val="00A767F2"/>
    <w:rsid w:val="00A76AD1"/>
    <w:rsid w:val="00A770E3"/>
    <w:rsid w:val="00A77272"/>
    <w:rsid w:val="00A77365"/>
    <w:rsid w:val="00A807A3"/>
    <w:rsid w:val="00A8085F"/>
    <w:rsid w:val="00A809DC"/>
    <w:rsid w:val="00A80A92"/>
    <w:rsid w:val="00A80E36"/>
    <w:rsid w:val="00A810F2"/>
    <w:rsid w:val="00A81AF5"/>
    <w:rsid w:val="00A81BF6"/>
    <w:rsid w:val="00A8274E"/>
    <w:rsid w:val="00A83002"/>
    <w:rsid w:val="00A83015"/>
    <w:rsid w:val="00A8336F"/>
    <w:rsid w:val="00A83568"/>
    <w:rsid w:val="00A835BF"/>
    <w:rsid w:val="00A836A9"/>
    <w:rsid w:val="00A8386C"/>
    <w:rsid w:val="00A83DAF"/>
    <w:rsid w:val="00A844F8"/>
    <w:rsid w:val="00A85298"/>
    <w:rsid w:val="00A85547"/>
    <w:rsid w:val="00A85BA7"/>
    <w:rsid w:val="00A861EB"/>
    <w:rsid w:val="00A87A35"/>
    <w:rsid w:val="00A87D6B"/>
    <w:rsid w:val="00A90665"/>
    <w:rsid w:val="00A917C4"/>
    <w:rsid w:val="00A9228F"/>
    <w:rsid w:val="00A9286E"/>
    <w:rsid w:val="00A92ACC"/>
    <w:rsid w:val="00A92D7D"/>
    <w:rsid w:val="00A93B97"/>
    <w:rsid w:val="00A942D9"/>
    <w:rsid w:val="00A9481B"/>
    <w:rsid w:val="00A9487E"/>
    <w:rsid w:val="00A94C8E"/>
    <w:rsid w:val="00A94CCB"/>
    <w:rsid w:val="00A95607"/>
    <w:rsid w:val="00A95DBB"/>
    <w:rsid w:val="00A96A3D"/>
    <w:rsid w:val="00A96BAF"/>
    <w:rsid w:val="00A96D3C"/>
    <w:rsid w:val="00A97F8E"/>
    <w:rsid w:val="00AA0F0E"/>
    <w:rsid w:val="00AA103D"/>
    <w:rsid w:val="00AA18A3"/>
    <w:rsid w:val="00AA2AF1"/>
    <w:rsid w:val="00AA3060"/>
    <w:rsid w:val="00AA3F26"/>
    <w:rsid w:val="00AA40B9"/>
    <w:rsid w:val="00AA4112"/>
    <w:rsid w:val="00AA45D1"/>
    <w:rsid w:val="00AA4C56"/>
    <w:rsid w:val="00AA5613"/>
    <w:rsid w:val="00AA5BFC"/>
    <w:rsid w:val="00AA6529"/>
    <w:rsid w:val="00AA6A86"/>
    <w:rsid w:val="00AA6B17"/>
    <w:rsid w:val="00AA6E88"/>
    <w:rsid w:val="00AA7179"/>
    <w:rsid w:val="00AA792C"/>
    <w:rsid w:val="00AB01B3"/>
    <w:rsid w:val="00AB0719"/>
    <w:rsid w:val="00AB0A55"/>
    <w:rsid w:val="00AB0D34"/>
    <w:rsid w:val="00AB0F3D"/>
    <w:rsid w:val="00AB109D"/>
    <w:rsid w:val="00AB130F"/>
    <w:rsid w:val="00AB1394"/>
    <w:rsid w:val="00AB1CCE"/>
    <w:rsid w:val="00AB1D6A"/>
    <w:rsid w:val="00AB290D"/>
    <w:rsid w:val="00AB351F"/>
    <w:rsid w:val="00AB37B8"/>
    <w:rsid w:val="00AB3AE4"/>
    <w:rsid w:val="00AB4407"/>
    <w:rsid w:val="00AB443B"/>
    <w:rsid w:val="00AB4B17"/>
    <w:rsid w:val="00AB4C1F"/>
    <w:rsid w:val="00AB4DB6"/>
    <w:rsid w:val="00AB6F45"/>
    <w:rsid w:val="00AC0769"/>
    <w:rsid w:val="00AC0C36"/>
    <w:rsid w:val="00AC0DB5"/>
    <w:rsid w:val="00AC1CBC"/>
    <w:rsid w:val="00AC26FC"/>
    <w:rsid w:val="00AC2CCB"/>
    <w:rsid w:val="00AC323D"/>
    <w:rsid w:val="00AC32EF"/>
    <w:rsid w:val="00AC3A6B"/>
    <w:rsid w:val="00AC3CCB"/>
    <w:rsid w:val="00AC3CD1"/>
    <w:rsid w:val="00AC41F2"/>
    <w:rsid w:val="00AC4A24"/>
    <w:rsid w:val="00AC518D"/>
    <w:rsid w:val="00AC5C31"/>
    <w:rsid w:val="00AC5C38"/>
    <w:rsid w:val="00AC626C"/>
    <w:rsid w:val="00AC644A"/>
    <w:rsid w:val="00AC6AD5"/>
    <w:rsid w:val="00AC6F16"/>
    <w:rsid w:val="00AC70B5"/>
    <w:rsid w:val="00AC74AC"/>
    <w:rsid w:val="00AC7AC5"/>
    <w:rsid w:val="00AC7B13"/>
    <w:rsid w:val="00AC7D20"/>
    <w:rsid w:val="00AD0902"/>
    <w:rsid w:val="00AD1738"/>
    <w:rsid w:val="00AD1795"/>
    <w:rsid w:val="00AD1805"/>
    <w:rsid w:val="00AD2238"/>
    <w:rsid w:val="00AD29DD"/>
    <w:rsid w:val="00AD2B6F"/>
    <w:rsid w:val="00AD2D0B"/>
    <w:rsid w:val="00AD2F6E"/>
    <w:rsid w:val="00AD31B5"/>
    <w:rsid w:val="00AD3666"/>
    <w:rsid w:val="00AD389A"/>
    <w:rsid w:val="00AD417F"/>
    <w:rsid w:val="00AD45C0"/>
    <w:rsid w:val="00AD46D1"/>
    <w:rsid w:val="00AD4745"/>
    <w:rsid w:val="00AD47C6"/>
    <w:rsid w:val="00AD49AE"/>
    <w:rsid w:val="00AD6067"/>
    <w:rsid w:val="00AD60AA"/>
    <w:rsid w:val="00AD6677"/>
    <w:rsid w:val="00AD68EB"/>
    <w:rsid w:val="00AD6BC2"/>
    <w:rsid w:val="00AD7E46"/>
    <w:rsid w:val="00AE043A"/>
    <w:rsid w:val="00AE0B73"/>
    <w:rsid w:val="00AE106F"/>
    <w:rsid w:val="00AE1265"/>
    <w:rsid w:val="00AE1EBD"/>
    <w:rsid w:val="00AE2484"/>
    <w:rsid w:val="00AE3328"/>
    <w:rsid w:val="00AE33A3"/>
    <w:rsid w:val="00AE3EE4"/>
    <w:rsid w:val="00AE425B"/>
    <w:rsid w:val="00AE4944"/>
    <w:rsid w:val="00AE4A83"/>
    <w:rsid w:val="00AE4A97"/>
    <w:rsid w:val="00AE4D2F"/>
    <w:rsid w:val="00AE4FC7"/>
    <w:rsid w:val="00AE4FEF"/>
    <w:rsid w:val="00AE5870"/>
    <w:rsid w:val="00AE5C2B"/>
    <w:rsid w:val="00AE5E69"/>
    <w:rsid w:val="00AE66B6"/>
    <w:rsid w:val="00AE6A7F"/>
    <w:rsid w:val="00AE714E"/>
    <w:rsid w:val="00AF0AF6"/>
    <w:rsid w:val="00AF18A8"/>
    <w:rsid w:val="00AF1C95"/>
    <w:rsid w:val="00AF1F1F"/>
    <w:rsid w:val="00AF1FD5"/>
    <w:rsid w:val="00AF265B"/>
    <w:rsid w:val="00AF283B"/>
    <w:rsid w:val="00AF3628"/>
    <w:rsid w:val="00AF36E7"/>
    <w:rsid w:val="00AF3860"/>
    <w:rsid w:val="00AF457C"/>
    <w:rsid w:val="00AF461A"/>
    <w:rsid w:val="00AF470F"/>
    <w:rsid w:val="00AF48AD"/>
    <w:rsid w:val="00AF4C1E"/>
    <w:rsid w:val="00AF4F96"/>
    <w:rsid w:val="00AF5084"/>
    <w:rsid w:val="00AF5D06"/>
    <w:rsid w:val="00AF5D77"/>
    <w:rsid w:val="00AF5E91"/>
    <w:rsid w:val="00AF66BD"/>
    <w:rsid w:val="00AF70E3"/>
    <w:rsid w:val="00AF7267"/>
    <w:rsid w:val="00B00189"/>
    <w:rsid w:val="00B002F6"/>
    <w:rsid w:val="00B0035F"/>
    <w:rsid w:val="00B00368"/>
    <w:rsid w:val="00B003EC"/>
    <w:rsid w:val="00B00625"/>
    <w:rsid w:val="00B007D0"/>
    <w:rsid w:val="00B00FA4"/>
    <w:rsid w:val="00B01090"/>
    <w:rsid w:val="00B013BE"/>
    <w:rsid w:val="00B01B46"/>
    <w:rsid w:val="00B01EB4"/>
    <w:rsid w:val="00B02D19"/>
    <w:rsid w:val="00B03007"/>
    <w:rsid w:val="00B0318F"/>
    <w:rsid w:val="00B03598"/>
    <w:rsid w:val="00B03C3A"/>
    <w:rsid w:val="00B03E24"/>
    <w:rsid w:val="00B042DE"/>
    <w:rsid w:val="00B0434B"/>
    <w:rsid w:val="00B04499"/>
    <w:rsid w:val="00B04E33"/>
    <w:rsid w:val="00B04FF4"/>
    <w:rsid w:val="00B05EF0"/>
    <w:rsid w:val="00B06158"/>
    <w:rsid w:val="00B06207"/>
    <w:rsid w:val="00B06910"/>
    <w:rsid w:val="00B06F92"/>
    <w:rsid w:val="00B07171"/>
    <w:rsid w:val="00B07343"/>
    <w:rsid w:val="00B076F9"/>
    <w:rsid w:val="00B10238"/>
    <w:rsid w:val="00B102AE"/>
    <w:rsid w:val="00B10314"/>
    <w:rsid w:val="00B103F8"/>
    <w:rsid w:val="00B105AF"/>
    <w:rsid w:val="00B10632"/>
    <w:rsid w:val="00B10C6E"/>
    <w:rsid w:val="00B10E22"/>
    <w:rsid w:val="00B10FA7"/>
    <w:rsid w:val="00B11014"/>
    <w:rsid w:val="00B112DB"/>
    <w:rsid w:val="00B117C2"/>
    <w:rsid w:val="00B1189C"/>
    <w:rsid w:val="00B12520"/>
    <w:rsid w:val="00B1297C"/>
    <w:rsid w:val="00B12EDC"/>
    <w:rsid w:val="00B12FE4"/>
    <w:rsid w:val="00B130E1"/>
    <w:rsid w:val="00B133BB"/>
    <w:rsid w:val="00B1420B"/>
    <w:rsid w:val="00B144A1"/>
    <w:rsid w:val="00B15C39"/>
    <w:rsid w:val="00B15D5A"/>
    <w:rsid w:val="00B1626C"/>
    <w:rsid w:val="00B1655D"/>
    <w:rsid w:val="00B16B11"/>
    <w:rsid w:val="00B17260"/>
    <w:rsid w:val="00B17507"/>
    <w:rsid w:val="00B17B1B"/>
    <w:rsid w:val="00B17BFC"/>
    <w:rsid w:val="00B21042"/>
    <w:rsid w:val="00B21827"/>
    <w:rsid w:val="00B21D76"/>
    <w:rsid w:val="00B22D81"/>
    <w:rsid w:val="00B2319D"/>
    <w:rsid w:val="00B23793"/>
    <w:rsid w:val="00B24030"/>
    <w:rsid w:val="00B24A99"/>
    <w:rsid w:val="00B251E6"/>
    <w:rsid w:val="00B25E5D"/>
    <w:rsid w:val="00B25E6D"/>
    <w:rsid w:val="00B27708"/>
    <w:rsid w:val="00B27D51"/>
    <w:rsid w:val="00B30DEA"/>
    <w:rsid w:val="00B30E15"/>
    <w:rsid w:val="00B31207"/>
    <w:rsid w:val="00B31314"/>
    <w:rsid w:val="00B31D3D"/>
    <w:rsid w:val="00B3278E"/>
    <w:rsid w:val="00B32C23"/>
    <w:rsid w:val="00B32C64"/>
    <w:rsid w:val="00B334D8"/>
    <w:rsid w:val="00B33BB3"/>
    <w:rsid w:val="00B3404A"/>
    <w:rsid w:val="00B34206"/>
    <w:rsid w:val="00B34C87"/>
    <w:rsid w:val="00B35A4B"/>
    <w:rsid w:val="00B36054"/>
    <w:rsid w:val="00B36726"/>
    <w:rsid w:val="00B367D8"/>
    <w:rsid w:val="00B374C6"/>
    <w:rsid w:val="00B37E1E"/>
    <w:rsid w:val="00B4072C"/>
    <w:rsid w:val="00B40C29"/>
    <w:rsid w:val="00B416F0"/>
    <w:rsid w:val="00B4192A"/>
    <w:rsid w:val="00B425F9"/>
    <w:rsid w:val="00B426DC"/>
    <w:rsid w:val="00B42CB3"/>
    <w:rsid w:val="00B43581"/>
    <w:rsid w:val="00B43A04"/>
    <w:rsid w:val="00B43D40"/>
    <w:rsid w:val="00B43FC7"/>
    <w:rsid w:val="00B4410A"/>
    <w:rsid w:val="00B448CE"/>
    <w:rsid w:val="00B4585C"/>
    <w:rsid w:val="00B4602C"/>
    <w:rsid w:val="00B461ED"/>
    <w:rsid w:val="00B46AC9"/>
    <w:rsid w:val="00B471BC"/>
    <w:rsid w:val="00B5051D"/>
    <w:rsid w:val="00B505C4"/>
    <w:rsid w:val="00B5125F"/>
    <w:rsid w:val="00B5152F"/>
    <w:rsid w:val="00B51620"/>
    <w:rsid w:val="00B51BA2"/>
    <w:rsid w:val="00B52702"/>
    <w:rsid w:val="00B527E2"/>
    <w:rsid w:val="00B52D21"/>
    <w:rsid w:val="00B52E9F"/>
    <w:rsid w:val="00B537EC"/>
    <w:rsid w:val="00B53B46"/>
    <w:rsid w:val="00B540D6"/>
    <w:rsid w:val="00B54540"/>
    <w:rsid w:val="00B54ACF"/>
    <w:rsid w:val="00B55170"/>
    <w:rsid w:val="00B55524"/>
    <w:rsid w:val="00B562E9"/>
    <w:rsid w:val="00B56A70"/>
    <w:rsid w:val="00B57553"/>
    <w:rsid w:val="00B576E0"/>
    <w:rsid w:val="00B57764"/>
    <w:rsid w:val="00B57785"/>
    <w:rsid w:val="00B57A01"/>
    <w:rsid w:val="00B57B87"/>
    <w:rsid w:val="00B6014C"/>
    <w:rsid w:val="00B60232"/>
    <w:rsid w:val="00B615EA"/>
    <w:rsid w:val="00B616B9"/>
    <w:rsid w:val="00B61791"/>
    <w:rsid w:val="00B61916"/>
    <w:rsid w:val="00B61A7D"/>
    <w:rsid w:val="00B62DE3"/>
    <w:rsid w:val="00B63232"/>
    <w:rsid w:val="00B6446A"/>
    <w:rsid w:val="00B64B9E"/>
    <w:rsid w:val="00B6533D"/>
    <w:rsid w:val="00B65429"/>
    <w:rsid w:val="00B6570F"/>
    <w:rsid w:val="00B65B5A"/>
    <w:rsid w:val="00B66879"/>
    <w:rsid w:val="00B66B0C"/>
    <w:rsid w:val="00B66FA8"/>
    <w:rsid w:val="00B672EA"/>
    <w:rsid w:val="00B6775A"/>
    <w:rsid w:val="00B6798B"/>
    <w:rsid w:val="00B702B2"/>
    <w:rsid w:val="00B706BF"/>
    <w:rsid w:val="00B70B59"/>
    <w:rsid w:val="00B7125B"/>
    <w:rsid w:val="00B7189D"/>
    <w:rsid w:val="00B72060"/>
    <w:rsid w:val="00B72E22"/>
    <w:rsid w:val="00B7346B"/>
    <w:rsid w:val="00B74729"/>
    <w:rsid w:val="00B74EB5"/>
    <w:rsid w:val="00B757AF"/>
    <w:rsid w:val="00B75A72"/>
    <w:rsid w:val="00B75ACE"/>
    <w:rsid w:val="00B75DAB"/>
    <w:rsid w:val="00B763AA"/>
    <w:rsid w:val="00B7659B"/>
    <w:rsid w:val="00B76653"/>
    <w:rsid w:val="00B769C9"/>
    <w:rsid w:val="00B76C34"/>
    <w:rsid w:val="00B76CBA"/>
    <w:rsid w:val="00B77525"/>
    <w:rsid w:val="00B77F6D"/>
    <w:rsid w:val="00B80256"/>
    <w:rsid w:val="00B80652"/>
    <w:rsid w:val="00B80C51"/>
    <w:rsid w:val="00B80C6E"/>
    <w:rsid w:val="00B815F0"/>
    <w:rsid w:val="00B8178A"/>
    <w:rsid w:val="00B81977"/>
    <w:rsid w:val="00B81D38"/>
    <w:rsid w:val="00B82450"/>
    <w:rsid w:val="00B824B3"/>
    <w:rsid w:val="00B835E4"/>
    <w:rsid w:val="00B836D0"/>
    <w:rsid w:val="00B836D8"/>
    <w:rsid w:val="00B83F35"/>
    <w:rsid w:val="00B84015"/>
    <w:rsid w:val="00B8410A"/>
    <w:rsid w:val="00B84192"/>
    <w:rsid w:val="00B84273"/>
    <w:rsid w:val="00B843BA"/>
    <w:rsid w:val="00B845D9"/>
    <w:rsid w:val="00B84CFC"/>
    <w:rsid w:val="00B85085"/>
    <w:rsid w:val="00B856AD"/>
    <w:rsid w:val="00B85969"/>
    <w:rsid w:val="00B85C39"/>
    <w:rsid w:val="00B8659A"/>
    <w:rsid w:val="00B86867"/>
    <w:rsid w:val="00B86C80"/>
    <w:rsid w:val="00B86FB3"/>
    <w:rsid w:val="00B87124"/>
    <w:rsid w:val="00B87C60"/>
    <w:rsid w:val="00B87D5A"/>
    <w:rsid w:val="00B87D8E"/>
    <w:rsid w:val="00B87FE3"/>
    <w:rsid w:val="00B90284"/>
    <w:rsid w:val="00B90D8E"/>
    <w:rsid w:val="00B91E28"/>
    <w:rsid w:val="00B92285"/>
    <w:rsid w:val="00B92D55"/>
    <w:rsid w:val="00B931BD"/>
    <w:rsid w:val="00B939E4"/>
    <w:rsid w:val="00B93E02"/>
    <w:rsid w:val="00B9485B"/>
    <w:rsid w:val="00B95320"/>
    <w:rsid w:val="00B96486"/>
    <w:rsid w:val="00B975F8"/>
    <w:rsid w:val="00BA084F"/>
    <w:rsid w:val="00BA0BC6"/>
    <w:rsid w:val="00BA0EEF"/>
    <w:rsid w:val="00BA13C9"/>
    <w:rsid w:val="00BA195C"/>
    <w:rsid w:val="00BA1C8B"/>
    <w:rsid w:val="00BA1FF7"/>
    <w:rsid w:val="00BA216F"/>
    <w:rsid w:val="00BA2247"/>
    <w:rsid w:val="00BA32F6"/>
    <w:rsid w:val="00BA33E6"/>
    <w:rsid w:val="00BA3BCD"/>
    <w:rsid w:val="00BA423B"/>
    <w:rsid w:val="00BA438C"/>
    <w:rsid w:val="00BA4741"/>
    <w:rsid w:val="00BA4A39"/>
    <w:rsid w:val="00BA51B8"/>
    <w:rsid w:val="00BA5985"/>
    <w:rsid w:val="00BA60B6"/>
    <w:rsid w:val="00BA6AE3"/>
    <w:rsid w:val="00BA7039"/>
    <w:rsid w:val="00BA7308"/>
    <w:rsid w:val="00BA793D"/>
    <w:rsid w:val="00BA7AF3"/>
    <w:rsid w:val="00BA7B4F"/>
    <w:rsid w:val="00BA7D36"/>
    <w:rsid w:val="00BA7D37"/>
    <w:rsid w:val="00BB0AB1"/>
    <w:rsid w:val="00BB0C0C"/>
    <w:rsid w:val="00BB1D39"/>
    <w:rsid w:val="00BB201D"/>
    <w:rsid w:val="00BB21AE"/>
    <w:rsid w:val="00BB2672"/>
    <w:rsid w:val="00BB2942"/>
    <w:rsid w:val="00BB2ACC"/>
    <w:rsid w:val="00BB31EA"/>
    <w:rsid w:val="00BB3236"/>
    <w:rsid w:val="00BB32C5"/>
    <w:rsid w:val="00BB32D3"/>
    <w:rsid w:val="00BB331C"/>
    <w:rsid w:val="00BB4BE1"/>
    <w:rsid w:val="00BB5377"/>
    <w:rsid w:val="00BB5527"/>
    <w:rsid w:val="00BB554F"/>
    <w:rsid w:val="00BB5777"/>
    <w:rsid w:val="00BB6510"/>
    <w:rsid w:val="00BB6A6C"/>
    <w:rsid w:val="00BB6AB1"/>
    <w:rsid w:val="00BB7424"/>
    <w:rsid w:val="00BB7651"/>
    <w:rsid w:val="00BB7DF6"/>
    <w:rsid w:val="00BB7FBD"/>
    <w:rsid w:val="00BC0C69"/>
    <w:rsid w:val="00BC112C"/>
    <w:rsid w:val="00BC12E8"/>
    <w:rsid w:val="00BC135F"/>
    <w:rsid w:val="00BC13F2"/>
    <w:rsid w:val="00BC1863"/>
    <w:rsid w:val="00BC1DD5"/>
    <w:rsid w:val="00BC213E"/>
    <w:rsid w:val="00BC229B"/>
    <w:rsid w:val="00BC2863"/>
    <w:rsid w:val="00BC2963"/>
    <w:rsid w:val="00BC29EE"/>
    <w:rsid w:val="00BC2A86"/>
    <w:rsid w:val="00BC2ADB"/>
    <w:rsid w:val="00BC2BA8"/>
    <w:rsid w:val="00BC3690"/>
    <w:rsid w:val="00BC3FEC"/>
    <w:rsid w:val="00BC4132"/>
    <w:rsid w:val="00BC4A84"/>
    <w:rsid w:val="00BC4BD9"/>
    <w:rsid w:val="00BC4E2C"/>
    <w:rsid w:val="00BC5E81"/>
    <w:rsid w:val="00BC66BF"/>
    <w:rsid w:val="00BC6C79"/>
    <w:rsid w:val="00BC764F"/>
    <w:rsid w:val="00BC7F7E"/>
    <w:rsid w:val="00BD06CD"/>
    <w:rsid w:val="00BD0CD5"/>
    <w:rsid w:val="00BD15A6"/>
    <w:rsid w:val="00BD164E"/>
    <w:rsid w:val="00BD1F4D"/>
    <w:rsid w:val="00BD206B"/>
    <w:rsid w:val="00BD2084"/>
    <w:rsid w:val="00BD3330"/>
    <w:rsid w:val="00BD33C0"/>
    <w:rsid w:val="00BD35B8"/>
    <w:rsid w:val="00BD39BB"/>
    <w:rsid w:val="00BD3FDE"/>
    <w:rsid w:val="00BD449B"/>
    <w:rsid w:val="00BD4619"/>
    <w:rsid w:val="00BD481A"/>
    <w:rsid w:val="00BD4936"/>
    <w:rsid w:val="00BD4FB8"/>
    <w:rsid w:val="00BD5518"/>
    <w:rsid w:val="00BD5D43"/>
    <w:rsid w:val="00BD67DE"/>
    <w:rsid w:val="00BD6AE4"/>
    <w:rsid w:val="00BD780D"/>
    <w:rsid w:val="00BE093B"/>
    <w:rsid w:val="00BE1169"/>
    <w:rsid w:val="00BE14FD"/>
    <w:rsid w:val="00BE1E67"/>
    <w:rsid w:val="00BE297A"/>
    <w:rsid w:val="00BE2A03"/>
    <w:rsid w:val="00BE2E0E"/>
    <w:rsid w:val="00BE2EAB"/>
    <w:rsid w:val="00BE32CC"/>
    <w:rsid w:val="00BE3410"/>
    <w:rsid w:val="00BE35F1"/>
    <w:rsid w:val="00BE3CC5"/>
    <w:rsid w:val="00BE4136"/>
    <w:rsid w:val="00BE45BA"/>
    <w:rsid w:val="00BE490D"/>
    <w:rsid w:val="00BE49D7"/>
    <w:rsid w:val="00BE4AFA"/>
    <w:rsid w:val="00BE4CCD"/>
    <w:rsid w:val="00BE53E9"/>
    <w:rsid w:val="00BE57DC"/>
    <w:rsid w:val="00BE61E0"/>
    <w:rsid w:val="00BE64C2"/>
    <w:rsid w:val="00BE6B51"/>
    <w:rsid w:val="00BE6D4D"/>
    <w:rsid w:val="00BE7188"/>
    <w:rsid w:val="00BE752A"/>
    <w:rsid w:val="00BE776E"/>
    <w:rsid w:val="00BF0664"/>
    <w:rsid w:val="00BF10E6"/>
    <w:rsid w:val="00BF13FD"/>
    <w:rsid w:val="00BF1A6E"/>
    <w:rsid w:val="00BF1C57"/>
    <w:rsid w:val="00BF1CEC"/>
    <w:rsid w:val="00BF1FB4"/>
    <w:rsid w:val="00BF2195"/>
    <w:rsid w:val="00BF2217"/>
    <w:rsid w:val="00BF3387"/>
    <w:rsid w:val="00BF4225"/>
    <w:rsid w:val="00BF4D8C"/>
    <w:rsid w:val="00BF5896"/>
    <w:rsid w:val="00BF606F"/>
    <w:rsid w:val="00BF6400"/>
    <w:rsid w:val="00BF6A1A"/>
    <w:rsid w:val="00BF6ACC"/>
    <w:rsid w:val="00BF70E2"/>
    <w:rsid w:val="00BF7852"/>
    <w:rsid w:val="00BF792C"/>
    <w:rsid w:val="00BF7AEC"/>
    <w:rsid w:val="00C001AB"/>
    <w:rsid w:val="00C00435"/>
    <w:rsid w:val="00C004E0"/>
    <w:rsid w:val="00C00C97"/>
    <w:rsid w:val="00C01256"/>
    <w:rsid w:val="00C01A4B"/>
    <w:rsid w:val="00C02126"/>
    <w:rsid w:val="00C028E3"/>
    <w:rsid w:val="00C02B4D"/>
    <w:rsid w:val="00C02DF9"/>
    <w:rsid w:val="00C02E17"/>
    <w:rsid w:val="00C035D0"/>
    <w:rsid w:val="00C03695"/>
    <w:rsid w:val="00C03833"/>
    <w:rsid w:val="00C03BFF"/>
    <w:rsid w:val="00C03DC9"/>
    <w:rsid w:val="00C03EAD"/>
    <w:rsid w:val="00C04AD8"/>
    <w:rsid w:val="00C050D8"/>
    <w:rsid w:val="00C056D4"/>
    <w:rsid w:val="00C056FD"/>
    <w:rsid w:val="00C05824"/>
    <w:rsid w:val="00C0582A"/>
    <w:rsid w:val="00C05907"/>
    <w:rsid w:val="00C059EA"/>
    <w:rsid w:val="00C0608A"/>
    <w:rsid w:val="00C0621F"/>
    <w:rsid w:val="00C067B6"/>
    <w:rsid w:val="00C06D7D"/>
    <w:rsid w:val="00C07332"/>
    <w:rsid w:val="00C07931"/>
    <w:rsid w:val="00C10250"/>
    <w:rsid w:val="00C123A6"/>
    <w:rsid w:val="00C12A85"/>
    <w:rsid w:val="00C14D98"/>
    <w:rsid w:val="00C15B83"/>
    <w:rsid w:val="00C15EE4"/>
    <w:rsid w:val="00C1680C"/>
    <w:rsid w:val="00C16AF1"/>
    <w:rsid w:val="00C16E6C"/>
    <w:rsid w:val="00C16F4B"/>
    <w:rsid w:val="00C17A6B"/>
    <w:rsid w:val="00C17D6A"/>
    <w:rsid w:val="00C17DEF"/>
    <w:rsid w:val="00C17E22"/>
    <w:rsid w:val="00C20681"/>
    <w:rsid w:val="00C207B8"/>
    <w:rsid w:val="00C2099F"/>
    <w:rsid w:val="00C20E7F"/>
    <w:rsid w:val="00C20F33"/>
    <w:rsid w:val="00C211CD"/>
    <w:rsid w:val="00C21931"/>
    <w:rsid w:val="00C223F0"/>
    <w:rsid w:val="00C22635"/>
    <w:rsid w:val="00C22693"/>
    <w:rsid w:val="00C22935"/>
    <w:rsid w:val="00C232D2"/>
    <w:rsid w:val="00C235A7"/>
    <w:rsid w:val="00C23E01"/>
    <w:rsid w:val="00C23FC5"/>
    <w:rsid w:val="00C249FD"/>
    <w:rsid w:val="00C24BDA"/>
    <w:rsid w:val="00C25542"/>
    <w:rsid w:val="00C2582D"/>
    <w:rsid w:val="00C25F67"/>
    <w:rsid w:val="00C2659C"/>
    <w:rsid w:val="00C26D7F"/>
    <w:rsid w:val="00C27101"/>
    <w:rsid w:val="00C272A4"/>
    <w:rsid w:val="00C2739C"/>
    <w:rsid w:val="00C27800"/>
    <w:rsid w:val="00C27A9D"/>
    <w:rsid w:val="00C31728"/>
    <w:rsid w:val="00C319D3"/>
    <w:rsid w:val="00C31A6E"/>
    <w:rsid w:val="00C31D99"/>
    <w:rsid w:val="00C3264B"/>
    <w:rsid w:val="00C32892"/>
    <w:rsid w:val="00C32B35"/>
    <w:rsid w:val="00C32C16"/>
    <w:rsid w:val="00C33CF0"/>
    <w:rsid w:val="00C340B8"/>
    <w:rsid w:val="00C34AD5"/>
    <w:rsid w:val="00C34BBB"/>
    <w:rsid w:val="00C34F53"/>
    <w:rsid w:val="00C35326"/>
    <w:rsid w:val="00C35670"/>
    <w:rsid w:val="00C35F7A"/>
    <w:rsid w:val="00C36983"/>
    <w:rsid w:val="00C36B79"/>
    <w:rsid w:val="00C36CF6"/>
    <w:rsid w:val="00C36E59"/>
    <w:rsid w:val="00C373F7"/>
    <w:rsid w:val="00C3765A"/>
    <w:rsid w:val="00C379BA"/>
    <w:rsid w:val="00C37AD2"/>
    <w:rsid w:val="00C37F7C"/>
    <w:rsid w:val="00C40251"/>
    <w:rsid w:val="00C40FF8"/>
    <w:rsid w:val="00C41A5E"/>
    <w:rsid w:val="00C42423"/>
    <w:rsid w:val="00C42E0F"/>
    <w:rsid w:val="00C42EC3"/>
    <w:rsid w:val="00C42F90"/>
    <w:rsid w:val="00C432E6"/>
    <w:rsid w:val="00C43A6B"/>
    <w:rsid w:val="00C43F7E"/>
    <w:rsid w:val="00C4536D"/>
    <w:rsid w:val="00C45E1D"/>
    <w:rsid w:val="00C45FF6"/>
    <w:rsid w:val="00C4722F"/>
    <w:rsid w:val="00C4734E"/>
    <w:rsid w:val="00C4748F"/>
    <w:rsid w:val="00C47B25"/>
    <w:rsid w:val="00C50325"/>
    <w:rsid w:val="00C51549"/>
    <w:rsid w:val="00C51816"/>
    <w:rsid w:val="00C51AD2"/>
    <w:rsid w:val="00C51D57"/>
    <w:rsid w:val="00C522E3"/>
    <w:rsid w:val="00C52C01"/>
    <w:rsid w:val="00C53470"/>
    <w:rsid w:val="00C5369F"/>
    <w:rsid w:val="00C53CEC"/>
    <w:rsid w:val="00C54409"/>
    <w:rsid w:val="00C55749"/>
    <w:rsid w:val="00C55795"/>
    <w:rsid w:val="00C557FA"/>
    <w:rsid w:val="00C55CCF"/>
    <w:rsid w:val="00C55CEA"/>
    <w:rsid w:val="00C56424"/>
    <w:rsid w:val="00C603A1"/>
    <w:rsid w:val="00C60856"/>
    <w:rsid w:val="00C60862"/>
    <w:rsid w:val="00C609E7"/>
    <w:rsid w:val="00C61349"/>
    <w:rsid w:val="00C6315E"/>
    <w:rsid w:val="00C63767"/>
    <w:rsid w:val="00C63CAB"/>
    <w:rsid w:val="00C64004"/>
    <w:rsid w:val="00C643AA"/>
    <w:rsid w:val="00C644C4"/>
    <w:rsid w:val="00C648B5"/>
    <w:rsid w:val="00C64F44"/>
    <w:rsid w:val="00C656C0"/>
    <w:rsid w:val="00C6585F"/>
    <w:rsid w:val="00C667DE"/>
    <w:rsid w:val="00C671E7"/>
    <w:rsid w:val="00C676E2"/>
    <w:rsid w:val="00C677FB"/>
    <w:rsid w:val="00C67DA2"/>
    <w:rsid w:val="00C70396"/>
    <w:rsid w:val="00C707DB"/>
    <w:rsid w:val="00C70C38"/>
    <w:rsid w:val="00C71075"/>
    <w:rsid w:val="00C710AD"/>
    <w:rsid w:val="00C723E8"/>
    <w:rsid w:val="00C725C7"/>
    <w:rsid w:val="00C72F64"/>
    <w:rsid w:val="00C732AD"/>
    <w:rsid w:val="00C735D6"/>
    <w:rsid w:val="00C73D9F"/>
    <w:rsid w:val="00C74167"/>
    <w:rsid w:val="00C74A3A"/>
    <w:rsid w:val="00C74DBA"/>
    <w:rsid w:val="00C75665"/>
    <w:rsid w:val="00C75E86"/>
    <w:rsid w:val="00C7637B"/>
    <w:rsid w:val="00C76B3A"/>
    <w:rsid w:val="00C775F8"/>
    <w:rsid w:val="00C77EBD"/>
    <w:rsid w:val="00C80063"/>
    <w:rsid w:val="00C803B4"/>
    <w:rsid w:val="00C808BB"/>
    <w:rsid w:val="00C80D4C"/>
    <w:rsid w:val="00C81082"/>
    <w:rsid w:val="00C81DCA"/>
    <w:rsid w:val="00C81E34"/>
    <w:rsid w:val="00C82300"/>
    <w:rsid w:val="00C82DF6"/>
    <w:rsid w:val="00C82E8A"/>
    <w:rsid w:val="00C83BB7"/>
    <w:rsid w:val="00C83C95"/>
    <w:rsid w:val="00C83DCD"/>
    <w:rsid w:val="00C84131"/>
    <w:rsid w:val="00C842C9"/>
    <w:rsid w:val="00C849CD"/>
    <w:rsid w:val="00C84E79"/>
    <w:rsid w:val="00C84FB7"/>
    <w:rsid w:val="00C85001"/>
    <w:rsid w:val="00C8531F"/>
    <w:rsid w:val="00C85B18"/>
    <w:rsid w:val="00C85D28"/>
    <w:rsid w:val="00C85E73"/>
    <w:rsid w:val="00C867A8"/>
    <w:rsid w:val="00C867F0"/>
    <w:rsid w:val="00C867FB"/>
    <w:rsid w:val="00C86904"/>
    <w:rsid w:val="00C86B78"/>
    <w:rsid w:val="00C86CC8"/>
    <w:rsid w:val="00C900B3"/>
    <w:rsid w:val="00C90210"/>
    <w:rsid w:val="00C91136"/>
    <w:rsid w:val="00C914B5"/>
    <w:rsid w:val="00C91BB7"/>
    <w:rsid w:val="00C9254C"/>
    <w:rsid w:val="00C930A8"/>
    <w:rsid w:val="00C9341E"/>
    <w:rsid w:val="00C93773"/>
    <w:rsid w:val="00C93B67"/>
    <w:rsid w:val="00C93CF9"/>
    <w:rsid w:val="00C93FA8"/>
    <w:rsid w:val="00C943DD"/>
    <w:rsid w:val="00C9460D"/>
    <w:rsid w:val="00C9463F"/>
    <w:rsid w:val="00C94A54"/>
    <w:rsid w:val="00C950B2"/>
    <w:rsid w:val="00C952C2"/>
    <w:rsid w:val="00C954FB"/>
    <w:rsid w:val="00C956BB"/>
    <w:rsid w:val="00C95DFA"/>
    <w:rsid w:val="00C96155"/>
    <w:rsid w:val="00C96181"/>
    <w:rsid w:val="00C96751"/>
    <w:rsid w:val="00C97AF4"/>
    <w:rsid w:val="00CA01C6"/>
    <w:rsid w:val="00CA0498"/>
    <w:rsid w:val="00CA0A94"/>
    <w:rsid w:val="00CA0D2E"/>
    <w:rsid w:val="00CA0F58"/>
    <w:rsid w:val="00CA1067"/>
    <w:rsid w:val="00CA1BCF"/>
    <w:rsid w:val="00CA2B31"/>
    <w:rsid w:val="00CA33AE"/>
    <w:rsid w:val="00CA3AD1"/>
    <w:rsid w:val="00CA459A"/>
    <w:rsid w:val="00CA4B29"/>
    <w:rsid w:val="00CA60D3"/>
    <w:rsid w:val="00CA7062"/>
    <w:rsid w:val="00CA75CB"/>
    <w:rsid w:val="00CB01C4"/>
    <w:rsid w:val="00CB06FA"/>
    <w:rsid w:val="00CB14EC"/>
    <w:rsid w:val="00CB185B"/>
    <w:rsid w:val="00CB1B0F"/>
    <w:rsid w:val="00CB210E"/>
    <w:rsid w:val="00CB229A"/>
    <w:rsid w:val="00CB27FC"/>
    <w:rsid w:val="00CB2DE7"/>
    <w:rsid w:val="00CB2E3E"/>
    <w:rsid w:val="00CB2F59"/>
    <w:rsid w:val="00CB3347"/>
    <w:rsid w:val="00CB4282"/>
    <w:rsid w:val="00CB5A1C"/>
    <w:rsid w:val="00CB5B23"/>
    <w:rsid w:val="00CB5D47"/>
    <w:rsid w:val="00CB6412"/>
    <w:rsid w:val="00CB7D28"/>
    <w:rsid w:val="00CC2B3F"/>
    <w:rsid w:val="00CC2B8D"/>
    <w:rsid w:val="00CC349A"/>
    <w:rsid w:val="00CC3B31"/>
    <w:rsid w:val="00CC4841"/>
    <w:rsid w:val="00CC5186"/>
    <w:rsid w:val="00CC5257"/>
    <w:rsid w:val="00CC5FC6"/>
    <w:rsid w:val="00CC623E"/>
    <w:rsid w:val="00CC637B"/>
    <w:rsid w:val="00CC6A4D"/>
    <w:rsid w:val="00CC70B6"/>
    <w:rsid w:val="00CC7360"/>
    <w:rsid w:val="00CC7C38"/>
    <w:rsid w:val="00CD01F4"/>
    <w:rsid w:val="00CD034E"/>
    <w:rsid w:val="00CD07BC"/>
    <w:rsid w:val="00CD0C88"/>
    <w:rsid w:val="00CD1137"/>
    <w:rsid w:val="00CD12DF"/>
    <w:rsid w:val="00CD1E72"/>
    <w:rsid w:val="00CD2BA4"/>
    <w:rsid w:val="00CD3121"/>
    <w:rsid w:val="00CD31C0"/>
    <w:rsid w:val="00CD32B4"/>
    <w:rsid w:val="00CD33F3"/>
    <w:rsid w:val="00CD350B"/>
    <w:rsid w:val="00CD3738"/>
    <w:rsid w:val="00CD3E28"/>
    <w:rsid w:val="00CD4928"/>
    <w:rsid w:val="00CD4B1F"/>
    <w:rsid w:val="00CD4D24"/>
    <w:rsid w:val="00CD4D53"/>
    <w:rsid w:val="00CD4EAD"/>
    <w:rsid w:val="00CD5783"/>
    <w:rsid w:val="00CD5824"/>
    <w:rsid w:val="00CD5988"/>
    <w:rsid w:val="00CD5A6A"/>
    <w:rsid w:val="00CD5AC3"/>
    <w:rsid w:val="00CD5FE0"/>
    <w:rsid w:val="00CD6396"/>
    <w:rsid w:val="00CD643E"/>
    <w:rsid w:val="00CD683F"/>
    <w:rsid w:val="00CD6B05"/>
    <w:rsid w:val="00CD6F52"/>
    <w:rsid w:val="00CD71DA"/>
    <w:rsid w:val="00CD7905"/>
    <w:rsid w:val="00CD7EC4"/>
    <w:rsid w:val="00CD7FA5"/>
    <w:rsid w:val="00CE0021"/>
    <w:rsid w:val="00CE02A6"/>
    <w:rsid w:val="00CE0ABD"/>
    <w:rsid w:val="00CE0EA5"/>
    <w:rsid w:val="00CE1757"/>
    <w:rsid w:val="00CE2F0A"/>
    <w:rsid w:val="00CE32CD"/>
    <w:rsid w:val="00CE3332"/>
    <w:rsid w:val="00CE3348"/>
    <w:rsid w:val="00CE376E"/>
    <w:rsid w:val="00CE43D2"/>
    <w:rsid w:val="00CE4461"/>
    <w:rsid w:val="00CE5737"/>
    <w:rsid w:val="00CE574E"/>
    <w:rsid w:val="00CE5AF3"/>
    <w:rsid w:val="00CE66F4"/>
    <w:rsid w:val="00CE6B38"/>
    <w:rsid w:val="00CE72DD"/>
    <w:rsid w:val="00CF0069"/>
    <w:rsid w:val="00CF0638"/>
    <w:rsid w:val="00CF1BA9"/>
    <w:rsid w:val="00CF1E98"/>
    <w:rsid w:val="00CF37CD"/>
    <w:rsid w:val="00CF3AC7"/>
    <w:rsid w:val="00CF3B64"/>
    <w:rsid w:val="00CF4328"/>
    <w:rsid w:val="00CF456F"/>
    <w:rsid w:val="00CF534C"/>
    <w:rsid w:val="00CF561D"/>
    <w:rsid w:val="00CF5904"/>
    <w:rsid w:val="00CF6053"/>
    <w:rsid w:val="00CF627D"/>
    <w:rsid w:val="00CF674A"/>
    <w:rsid w:val="00CF6A6C"/>
    <w:rsid w:val="00CF6E63"/>
    <w:rsid w:val="00CF7A65"/>
    <w:rsid w:val="00CF7A92"/>
    <w:rsid w:val="00D00C7E"/>
    <w:rsid w:val="00D01553"/>
    <w:rsid w:val="00D01F48"/>
    <w:rsid w:val="00D027F5"/>
    <w:rsid w:val="00D02943"/>
    <w:rsid w:val="00D02F11"/>
    <w:rsid w:val="00D0304E"/>
    <w:rsid w:val="00D0412F"/>
    <w:rsid w:val="00D04144"/>
    <w:rsid w:val="00D048DE"/>
    <w:rsid w:val="00D06042"/>
    <w:rsid w:val="00D066B6"/>
    <w:rsid w:val="00D06B07"/>
    <w:rsid w:val="00D06E21"/>
    <w:rsid w:val="00D07018"/>
    <w:rsid w:val="00D075DB"/>
    <w:rsid w:val="00D076AB"/>
    <w:rsid w:val="00D07887"/>
    <w:rsid w:val="00D1021D"/>
    <w:rsid w:val="00D10313"/>
    <w:rsid w:val="00D10917"/>
    <w:rsid w:val="00D10C72"/>
    <w:rsid w:val="00D10EF6"/>
    <w:rsid w:val="00D118B8"/>
    <w:rsid w:val="00D120BE"/>
    <w:rsid w:val="00D120F2"/>
    <w:rsid w:val="00D1265E"/>
    <w:rsid w:val="00D1274A"/>
    <w:rsid w:val="00D12A6C"/>
    <w:rsid w:val="00D137B3"/>
    <w:rsid w:val="00D139FB"/>
    <w:rsid w:val="00D13DDE"/>
    <w:rsid w:val="00D14326"/>
    <w:rsid w:val="00D1485D"/>
    <w:rsid w:val="00D14A52"/>
    <w:rsid w:val="00D14E16"/>
    <w:rsid w:val="00D15970"/>
    <w:rsid w:val="00D15AE2"/>
    <w:rsid w:val="00D15B25"/>
    <w:rsid w:val="00D16703"/>
    <w:rsid w:val="00D16A7E"/>
    <w:rsid w:val="00D16BD8"/>
    <w:rsid w:val="00D179C6"/>
    <w:rsid w:val="00D17F08"/>
    <w:rsid w:val="00D205CB"/>
    <w:rsid w:val="00D2069E"/>
    <w:rsid w:val="00D2188B"/>
    <w:rsid w:val="00D21C76"/>
    <w:rsid w:val="00D2235F"/>
    <w:rsid w:val="00D237A6"/>
    <w:rsid w:val="00D238B2"/>
    <w:rsid w:val="00D23E67"/>
    <w:rsid w:val="00D2443F"/>
    <w:rsid w:val="00D24574"/>
    <w:rsid w:val="00D24601"/>
    <w:rsid w:val="00D24A17"/>
    <w:rsid w:val="00D253F2"/>
    <w:rsid w:val="00D25744"/>
    <w:rsid w:val="00D25C33"/>
    <w:rsid w:val="00D25FFA"/>
    <w:rsid w:val="00D26044"/>
    <w:rsid w:val="00D26083"/>
    <w:rsid w:val="00D260E6"/>
    <w:rsid w:val="00D264A0"/>
    <w:rsid w:val="00D269FF"/>
    <w:rsid w:val="00D2721D"/>
    <w:rsid w:val="00D2735F"/>
    <w:rsid w:val="00D277A7"/>
    <w:rsid w:val="00D27E2D"/>
    <w:rsid w:val="00D30397"/>
    <w:rsid w:val="00D30431"/>
    <w:rsid w:val="00D314A0"/>
    <w:rsid w:val="00D31BEB"/>
    <w:rsid w:val="00D31CC9"/>
    <w:rsid w:val="00D32350"/>
    <w:rsid w:val="00D32398"/>
    <w:rsid w:val="00D32E64"/>
    <w:rsid w:val="00D33030"/>
    <w:rsid w:val="00D332F6"/>
    <w:rsid w:val="00D336F6"/>
    <w:rsid w:val="00D33787"/>
    <w:rsid w:val="00D3384B"/>
    <w:rsid w:val="00D3430B"/>
    <w:rsid w:val="00D345B8"/>
    <w:rsid w:val="00D3469A"/>
    <w:rsid w:val="00D350E8"/>
    <w:rsid w:val="00D351B4"/>
    <w:rsid w:val="00D35210"/>
    <w:rsid w:val="00D365FD"/>
    <w:rsid w:val="00D36CD6"/>
    <w:rsid w:val="00D37077"/>
    <w:rsid w:val="00D374BF"/>
    <w:rsid w:val="00D376A1"/>
    <w:rsid w:val="00D37822"/>
    <w:rsid w:val="00D400EA"/>
    <w:rsid w:val="00D40585"/>
    <w:rsid w:val="00D40932"/>
    <w:rsid w:val="00D415D9"/>
    <w:rsid w:val="00D4195A"/>
    <w:rsid w:val="00D41DA0"/>
    <w:rsid w:val="00D4227E"/>
    <w:rsid w:val="00D4294E"/>
    <w:rsid w:val="00D431A5"/>
    <w:rsid w:val="00D43507"/>
    <w:rsid w:val="00D43C5C"/>
    <w:rsid w:val="00D43CBE"/>
    <w:rsid w:val="00D43FDC"/>
    <w:rsid w:val="00D440C4"/>
    <w:rsid w:val="00D44149"/>
    <w:rsid w:val="00D441B6"/>
    <w:rsid w:val="00D446D0"/>
    <w:rsid w:val="00D45256"/>
    <w:rsid w:val="00D4535B"/>
    <w:rsid w:val="00D46379"/>
    <w:rsid w:val="00D4718B"/>
    <w:rsid w:val="00D4725C"/>
    <w:rsid w:val="00D47719"/>
    <w:rsid w:val="00D47AFA"/>
    <w:rsid w:val="00D47C7D"/>
    <w:rsid w:val="00D47E6D"/>
    <w:rsid w:val="00D5068D"/>
    <w:rsid w:val="00D507C0"/>
    <w:rsid w:val="00D50B0F"/>
    <w:rsid w:val="00D50DF7"/>
    <w:rsid w:val="00D51459"/>
    <w:rsid w:val="00D518C4"/>
    <w:rsid w:val="00D51CEB"/>
    <w:rsid w:val="00D5241C"/>
    <w:rsid w:val="00D52D1A"/>
    <w:rsid w:val="00D534EA"/>
    <w:rsid w:val="00D5365D"/>
    <w:rsid w:val="00D53755"/>
    <w:rsid w:val="00D54CD5"/>
    <w:rsid w:val="00D557D5"/>
    <w:rsid w:val="00D55C14"/>
    <w:rsid w:val="00D55E75"/>
    <w:rsid w:val="00D565DD"/>
    <w:rsid w:val="00D568F7"/>
    <w:rsid w:val="00D56CBA"/>
    <w:rsid w:val="00D56CE0"/>
    <w:rsid w:val="00D57071"/>
    <w:rsid w:val="00D57094"/>
    <w:rsid w:val="00D57115"/>
    <w:rsid w:val="00D57451"/>
    <w:rsid w:val="00D57858"/>
    <w:rsid w:val="00D57BA9"/>
    <w:rsid w:val="00D57DAB"/>
    <w:rsid w:val="00D605DA"/>
    <w:rsid w:val="00D60614"/>
    <w:rsid w:val="00D60D10"/>
    <w:rsid w:val="00D60D9F"/>
    <w:rsid w:val="00D60E86"/>
    <w:rsid w:val="00D61112"/>
    <w:rsid w:val="00D61D65"/>
    <w:rsid w:val="00D6240D"/>
    <w:rsid w:val="00D632A5"/>
    <w:rsid w:val="00D632D5"/>
    <w:rsid w:val="00D63595"/>
    <w:rsid w:val="00D63818"/>
    <w:rsid w:val="00D63CE9"/>
    <w:rsid w:val="00D648AC"/>
    <w:rsid w:val="00D649E3"/>
    <w:rsid w:val="00D65166"/>
    <w:rsid w:val="00D65714"/>
    <w:rsid w:val="00D66390"/>
    <w:rsid w:val="00D664A0"/>
    <w:rsid w:val="00D667AA"/>
    <w:rsid w:val="00D66FA7"/>
    <w:rsid w:val="00D66FB4"/>
    <w:rsid w:val="00D67C0D"/>
    <w:rsid w:val="00D67D00"/>
    <w:rsid w:val="00D67FEE"/>
    <w:rsid w:val="00D7044E"/>
    <w:rsid w:val="00D7091D"/>
    <w:rsid w:val="00D70F1B"/>
    <w:rsid w:val="00D71114"/>
    <w:rsid w:val="00D712C5"/>
    <w:rsid w:val="00D717EE"/>
    <w:rsid w:val="00D71E8D"/>
    <w:rsid w:val="00D72C19"/>
    <w:rsid w:val="00D72EE2"/>
    <w:rsid w:val="00D72F22"/>
    <w:rsid w:val="00D73523"/>
    <w:rsid w:val="00D73832"/>
    <w:rsid w:val="00D73994"/>
    <w:rsid w:val="00D73A9F"/>
    <w:rsid w:val="00D74430"/>
    <w:rsid w:val="00D7491A"/>
    <w:rsid w:val="00D74DCE"/>
    <w:rsid w:val="00D7518E"/>
    <w:rsid w:val="00D75409"/>
    <w:rsid w:val="00D75BF5"/>
    <w:rsid w:val="00D76422"/>
    <w:rsid w:val="00D76FB2"/>
    <w:rsid w:val="00D77110"/>
    <w:rsid w:val="00D807E7"/>
    <w:rsid w:val="00D80A45"/>
    <w:rsid w:val="00D80E8A"/>
    <w:rsid w:val="00D8103A"/>
    <w:rsid w:val="00D814EC"/>
    <w:rsid w:val="00D81551"/>
    <w:rsid w:val="00D816CF"/>
    <w:rsid w:val="00D825DD"/>
    <w:rsid w:val="00D8266E"/>
    <w:rsid w:val="00D826B8"/>
    <w:rsid w:val="00D82A9C"/>
    <w:rsid w:val="00D82CB9"/>
    <w:rsid w:val="00D835FC"/>
    <w:rsid w:val="00D8370B"/>
    <w:rsid w:val="00D8388C"/>
    <w:rsid w:val="00D83D71"/>
    <w:rsid w:val="00D83D84"/>
    <w:rsid w:val="00D83F4B"/>
    <w:rsid w:val="00D8611A"/>
    <w:rsid w:val="00D8625A"/>
    <w:rsid w:val="00D8726E"/>
    <w:rsid w:val="00D87DED"/>
    <w:rsid w:val="00D9080B"/>
    <w:rsid w:val="00D9085F"/>
    <w:rsid w:val="00D91717"/>
    <w:rsid w:val="00D9201D"/>
    <w:rsid w:val="00D928E8"/>
    <w:rsid w:val="00D93209"/>
    <w:rsid w:val="00D936A0"/>
    <w:rsid w:val="00D9381E"/>
    <w:rsid w:val="00D947D5"/>
    <w:rsid w:val="00D94B7E"/>
    <w:rsid w:val="00D94FF4"/>
    <w:rsid w:val="00D952E4"/>
    <w:rsid w:val="00D95D4B"/>
    <w:rsid w:val="00D96149"/>
    <w:rsid w:val="00D9621D"/>
    <w:rsid w:val="00D96628"/>
    <w:rsid w:val="00D96670"/>
    <w:rsid w:val="00D9685C"/>
    <w:rsid w:val="00D96A94"/>
    <w:rsid w:val="00D972B1"/>
    <w:rsid w:val="00D972B7"/>
    <w:rsid w:val="00D974A7"/>
    <w:rsid w:val="00D9762C"/>
    <w:rsid w:val="00D97829"/>
    <w:rsid w:val="00D97ACB"/>
    <w:rsid w:val="00D97EFF"/>
    <w:rsid w:val="00DA00CC"/>
    <w:rsid w:val="00DA108F"/>
    <w:rsid w:val="00DA13C3"/>
    <w:rsid w:val="00DA164F"/>
    <w:rsid w:val="00DA18FB"/>
    <w:rsid w:val="00DA19AF"/>
    <w:rsid w:val="00DA1B73"/>
    <w:rsid w:val="00DA1C90"/>
    <w:rsid w:val="00DA2DD1"/>
    <w:rsid w:val="00DA40E7"/>
    <w:rsid w:val="00DA43B6"/>
    <w:rsid w:val="00DA504B"/>
    <w:rsid w:val="00DA538D"/>
    <w:rsid w:val="00DA54A8"/>
    <w:rsid w:val="00DA5A98"/>
    <w:rsid w:val="00DA5B4B"/>
    <w:rsid w:val="00DA5FE5"/>
    <w:rsid w:val="00DA6387"/>
    <w:rsid w:val="00DA6B6A"/>
    <w:rsid w:val="00DA71BD"/>
    <w:rsid w:val="00DA748D"/>
    <w:rsid w:val="00DA797C"/>
    <w:rsid w:val="00DA7A06"/>
    <w:rsid w:val="00DB0715"/>
    <w:rsid w:val="00DB0A1A"/>
    <w:rsid w:val="00DB0CD6"/>
    <w:rsid w:val="00DB0F2A"/>
    <w:rsid w:val="00DB174C"/>
    <w:rsid w:val="00DB18F3"/>
    <w:rsid w:val="00DB1A89"/>
    <w:rsid w:val="00DB1EB2"/>
    <w:rsid w:val="00DB20BA"/>
    <w:rsid w:val="00DB24BF"/>
    <w:rsid w:val="00DB32E2"/>
    <w:rsid w:val="00DB3801"/>
    <w:rsid w:val="00DB3828"/>
    <w:rsid w:val="00DB39EA"/>
    <w:rsid w:val="00DB3A0E"/>
    <w:rsid w:val="00DB3D39"/>
    <w:rsid w:val="00DB40A5"/>
    <w:rsid w:val="00DB43A4"/>
    <w:rsid w:val="00DB44A3"/>
    <w:rsid w:val="00DB4752"/>
    <w:rsid w:val="00DB5463"/>
    <w:rsid w:val="00DB6B65"/>
    <w:rsid w:val="00DB6C90"/>
    <w:rsid w:val="00DB6CB9"/>
    <w:rsid w:val="00DB7120"/>
    <w:rsid w:val="00DB7564"/>
    <w:rsid w:val="00DB7C3F"/>
    <w:rsid w:val="00DB7C7A"/>
    <w:rsid w:val="00DB7E8A"/>
    <w:rsid w:val="00DC01AE"/>
    <w:rsid w:val="00DC1F61"/>
    <w:rsid w:val="00DC2162"/>
    <w:rsid w:val="00DC2446"/>
    <w:rsid w:val="00DC246A"/>
    <w:rsid w:val="00DC297D"/>
    <w:rsid w:val="00DC3EE7"/>
    <w:rsid w:val="00DC3FED"/>
    <w:rsid w:val="00DC4A94"/>
    <w:rsid w:val="00DC4D4E"/>
    <w:rsid w:val="00DC4FAE"/>
    <w:rsid w:val="00DC561D"/>
    <w:rsid w:val="00DC5A5B"/>
    <w:rsid w:val="00DC5CD3"/>
    <w:rsid w:val="00DC5D8E"/>
    <w:rsid w:val="00DC5DF1"/>
    <w:rsid w:val="00DC630C"/>
    <w:rsid w:val="00DC6E9B"/>
    <w:rsid w:val="00DC6F51"/>
    <w:rsid w:val="00DC6FAD"/>
    <w:rsid w:val="00DC7579"/>
    <w:rsid w:val="00DC776E"/>
    <w:rsid w:val="00DC793C"/>
    <w:rsid w:val="00DD03BF"/>
    <w:rsid w:val="00DD06D8"/>
    <w:rsid w:val="00DD0C4B"/>
    <w:rsid w:val="00DD10C4"/>
    <w:rsid w:val="00DD121B"/>
    <w:rsid w:val="00DD1D31"/>
    <w:rsid w:val="00DD209F"/>
    <w:rsid w:val="00DD2563"/>
    <w:rsid w:val="00DD2706"/>
    <w:rsid w:val="00DD2759"/>
    <w:rsid w:val="00DD2AF2"/>
    <w:rsid w:val="00DD2BE4"/>
    <w:rsid w:val="00DD2D46"/>
    <w:rsid w:val="00DD2E29"/>
    <w:rsid w:val="00DD30E0"/>
    <w:rsid w:val="00DD32B3"/>
    <w:rsid w:val="00DD3477"/>
    <w:rsid w:val="00DD36DF"/>
    <w:rsid w:val="00DD38EA"/>
    <w:rsid w:val="00DD3FDC"/>
    <w:rsid w:val="00DD4A32"/>
    <w:rsid w:val="00DD4CEB"/>
    <w:rsid w:val="00DD5192"/>
    <w:rsid w:val="00DD51B2"/>
    <w:rsid w:val="00DD5287"/>
    <w:rsid w:val="00DD5887"/>
    <w:rsid w:val="00DD59BF"/>
    <w:rsid w:val="00DD6366"/>
    <w:rsid w:val="00DD7422"/>
    <w:rsid w:val="00DD74A0"/>
    <w:rsid w:val="00DD74BA"/>
    <w:rsid w:val="00DD774A"/>
    <w:rsid w:val="00DD7F10"/>
    <w:rsid w:val="00DE0125"/>
    <w:rsid w:val="00DE0249"/>
    <w:rsid w:val="00DE0367"/>
    <w:rsid w:val="00DE0405"/>
    <w:rsid w:val="00DE07BA"/>
    <w:rsid w:val="00DE0876"/>
    <w:rsid w:val="00DE1610"/>
    <w:rsid w:val="00DE1D7C"/>
    <w:rsid w:val="00DE1E2D"/>
    <w:rsid w:val="00DE2225"/>
    <w:rsid w:val="00DE2448"/>
    <w:rsid w:val="00DE2BEE"/>
    <w:rsid w:val="00DE3B86"/>
    <w:rsid w:val="00DE42C7"/>
    <w:rsid w:val="00DE42F5"/>
    <w:rsid w:val="00DE4ABD"/>
    <w:rsid w:val="00DE4CC0"/>
    <w:rsid w:val="00DE4DFE"/>
    <w:rsid w:val="00DE5183"/>
    <w:rsid w:val="00DE586D"/>
    <w:rsid w:val="00DE59AD"/>
    <w:rsid w:val="00DE6207"/>
    <w:rsid w:val="00DE679B"/>
    <w:rsid w:val="00DE6D3D"/>
    <w:rsid w:val="00DE7720"/>
    <w:rsid w:val="00DE7F57"/>
    <w:rsid w:val="00DF1329"/>
    <w:rsid w:val="00DF168F"/>
    <w:rsid w:val="00DF1914"/>
    <w:rsid w:val="00DF1B5E"/>
    <w:rsid w:val="00DF2089"/>
    <w:rsid w:val="00DF25A3"/>
    <w:rsid w:val="00DF27CC"/>
    <w:rsid w:val="00DF31F8"/>
    <w:rsid w:val="00DF3214"/>
    <w:rsid w:val="00DF394C"/>
    <w:rsid w:val="00DF3B55"/>
    <w:rsid w:val="00DF425C"/>
    <w:rsid w:val="00DF48AD"/>
    <w:rsid w:val="00DF4A53"/>
    <w:rsid w:val="00DF4BD3"/>
    <w:rsid w:val="00DF4C15"/>
    <w:rsid w:val="00DF592F"/>
    <w:rsid w:val="00DF5942"/>
    <w:rsid w:val="00DF5FF9"/>
    <w:rsid w:val="00DF61C7"/>
    <w:rsid w:val="00DF6A5C"/>
    <w:rsid w:val="00DF6AAD"/>
    <w:rsid w:val="00DF70D9"/>
    <w:rsid w:val="00DF7383"/>
    <w:rsid w:val="00DF765F"/>
    <w:rsid w:val="00DF7CCF"/>
    <w:rsid w:val="00DF7F05"/>
    <w:rsid w:val="00DF7FE7"/>
    <w:rsid w:val="00E004C3"/>
    <w:rsid w:val="00E0052D"/>
    <w:rsid w:val="00E01A42"/>
    <w:rsid w:val="00E01DB0"/>
    <w:rsid w:val="00E02526"/>
    <w:rsid w:val="00E02788"/>
    <w:rsid w:val="00E03363"/>
    <w:rsid w:val="00E03571"/>
    <w:rsid w:val="00E0357B"/>
    <w:rsid w:val="00E03BF3"/>
    <w:rsid w:val="00E03D27"/>
    <w:rsid w:val="00E03FA1"/>
    <w:rsid w:val="00E042D0"/>
    <w:rsid w:val="00E0474B"/>
    <w:rsid w:val="00E04787"/>
    <w:rsid w:val="00E04851"/>
    <w:rsid w:val="00E05194"/>
    <w:rsid w:val="00E055DB"/>
    <w:rsid w:val="00E05B0C"/>
    <w:rsid w:val="00E05B7A"/>
    <w:rsid w:val="00E0675D"/>
    <w:rsid w:val="00E06C25"/>
    <w:rsid w:val="00E07296"/>
    <w:rsid w:val="00E0758D"/>
    <w:rsid w:val="00E07E14"/>
    <w:rsid w:val="00E10827"/>
    <w:rsid w:val="00E113EA"/>
    <w:rsid w:val="00E1151E"/>
    <w:rsid w:val="00E1195A"/>
    <w:rsid w:val="00E12003"/>
    <w:rsid w:val="00E1280F"/>
    <w:rsid w:val="00E12A48"/>
    <w:rsid w:val="00E12ECF"/>
    <w:rsid w:val="00E13256"/>
    <w:rsid w:val="00E13280"/>
    <w:rsid w:val="00E140D9"/>
    <w:rsid w:val="00E14AA7"/>
    <w:rsid w:val="00E14ADB"/>
    <w:rsid w:val="00E14C62"/>
    <w:rsid w:val="00E151CD"/>
    <w:rsid w:val="00E1526A"/>
    <w:rsid w:val="00E154AD"/>
    <w:rsid w:val="00E15A51"/>
    <w:rsid w:val="00E1604A"/>
    <w:rsid w:val="00E167A0"/>
    <w:rsid w:val="00E1690B"/>
    <w:rsid w:val="00E16D2E"/>
    <w:rsid w:val="00E16E35"/>
    <w:rsid w:val="00E16E43"/>
    <w:rsid w:val="00E171D9"/>
    <w:rsid w:val="00E17A47"/>
    <w:rsid w:val="00E17D11"/>
    <w:rsid w:val="00E17E5F"/>
    <w:rsid w:val="00E17F45"/>
    <w:rsid w:val="00E2131E"/>
    <w:rsid w:val="00E2149E"/>
    <w:rsid w:val="00E21933"/>
    <w:rsid w:val="00E219F8"/>
    <w:rsid w:val="00E21DAE"/>
    <w:rsid w:val="00E220EE"/>
    <w:rsid w:val="00E222A0"/>
    <w:rsid w:val="00E2235B"/>
    <w:rsid w:val="00E228DD"/>
    <w:rsid w:val="00E233D8"/>
    <w:rsid w:val="00E2368A"/>
    <w:rsid w:val="00E239E6"/>
    <w:rsid w:val="00E2452C"/>
    <w:rsid w:val="00E24F82"/>
    <w:rsid w:val="00E251BD"/>
    <w:rsid w:val="00E25773"/>
    <w:rsid w:val="00E259EA"/>
    <w:rsid w:val="00E25E94"/>
    <w:rsid w:val="00E25EA6"/>
    <w:rsid w:val="00E26AD7"/>
    <w:rsid w:val="00E279FC"/>
    <w:rsid w:val="00E27B0E"/>
    <w:rsid w:val="00E27C82"/>
    <w:rsid w:val="00E27E1A"/>
    <w:rsid w:val="00E30BB6"/>
    <w:rsid w:val="00E31201"/>
    <w:rsid w:val="00E31E85"/>
    <w:rsid w:val="00E32200"/>
    <w:rsid w:val="00E327AB"/>
    <w:rsid w:val="00E32BB7"/>
    <w:rsid w:val="00E34F61"/>
    <w:rsid w:val="00E35D22"/>
    <w:rsid w:val="00E35EFC"/>
    <w:rsid w:val="00E36359"/>
    <w:rsid w:val="00E365FF"/>
    <w:rsid w:val="00E374D9"/>
    <w:rsid w:val="00E37B3C"/>
    <w:rsid w:val="00E37BD2"/>
    <w:rsid w:val="00E400F7"/>
    <w:rsid w:val="00E40A85"/>
    <w:rsid w:val="00E40E0B"/>
    <w:rsid w:val="00E41030"/>
    <w:rsid w:val="00E41348"/>
    <w:rsid w:val="00E41AD0"/>
    <w:rsid w:val="00E42064"/>
    <w:rsid w:val="00E4227E"/>
    <w:rsid w:val="00E428E7"/>
    <w:rsid w:val="00E42979"/>
    <w:rsid w:val="00E429F3"/>
    <w:rsid w:val="00E42AF9"/>
    <w:rsid w:val="00E43530"/>
    <w:rsid w:val="00E4354C"/>
    <w:rsid w:val="00E435E7"/>
    <w:rsid w:val="00E43CE4"/>
    <w:rsid w:val="00E43CEA"/>
    <w:rsid w:val="00E43FF6"/>
    <w:rsid w:val="00E453AC"/>
    <w:rsid w:val="00E4557A"/>
    <w:rsid w:val="00E45719"/>
    <w:rsid w:val="00E45A01"/>
    <w:rsid w:val="00E46258"/>
    <w:rsid w:val="00E463DB"/>
    <w:rsid w:val="00E4652A"/>
    <w:rsid w:val="00E46E10"/>
    <w:rsid w:val="00E471EB"/>
    <w:rsid w:val="00E47445"/>
    <w:rsid w:val="00E47DEB"/>
    <w:rsid w:val="00E502B5"/>
    <w:rsid w:val="00E50EEF"/>
    <w:rsid w:val="00E50FB1"/>
    <w:rsid w:val="00E519F4"/>
    <w:rsid w:val="00E51BB4"/>
    <w:rsid w:val="00E51BEF"/>
    <w:rsid w:val="00E52931"/>
    <w:rsid w:val="00E52A6E"/>
    <w:rsid w:val="00E52A74"/>
    <w:rsid w:val="00E5393E"/>
    <w:rsid w:val="00E53D08"/>
    <w:rsid w:val="00E53E5B"/>
    <w:rsid w:val="00E53E5E"/>
    <w:rsid w:val="00E545AA"/>
    <w:rsid w:val="00E55662"/>
    <w:rsid w:val="00E55A24"/>
    <w:rsid w:val="00E55A52"/>
    <w:rsid w:val="00E55B97"/>
    <w:rsid w:val="00E55BD0"/>
    <w:rsid w:val="00E56037"/>
    <w:rsid w:val="00E56384"/>
    <w:rsid w:val="00E5691E"/>
    <w:rsid w:val="00E56C00"/>
    <w:rsid w:val="00E56F91"/>
    <w:rsid w:val="00E5739B"/>
    <w:rsid w:val="00E57ADD"/>
    <w:rsid w:val="00E57F26"/>
    <w:rsid w:val="00E60B91"/>
    <w:rsid w:val="00E60C2A"/>
    <w:rsid w:val="00E60D2A"/>
    <w:rsid w:val="00E60D70"/>
    <w:rsid w:val="00E60D77"/>
    <w:rsid w:val="00E613AE"/>
    <w:rsid w:val="00E6212E"/>
    <w:rsid w:val="00E62436"/>
    <w:rsid w:val="00E6267C"/>
    <w:rsid w:val="00E62FB8"/>
    <w:rsid w:val="00E631F7"/>
    <w:rsid w:val="00E63F6E"/>
    <w:rsid w:val="00E64830"/>
    <w:rsid w:val="00E64B56"/>
    <w:rsid w:val="00E65572"/>
    <w:rsid w:val="00E6564C"/>
    <w:rsid w:val="00E658F0"/>
    <w:rsid w:val="00E6624B"/>
    <w:rsid w:val="00E6655A"/>
    <w:rsid w:val="00E66A16"/>
    <w:rsid w:val="00E67C03"/>
    <w:rsid w:val="00E67DB9"/>
    <w:rsid w:val="00E700C5"/>
    <w:rsid w:val="00E701AF"/>
    <w:rsid w:val="00E702D8"/>
    <w:rsid w:val="00E702FF"/>
    <w:rsid w:val="00E70B4A"/>
    <w:rsid w:val="00E70DB9"/>
    <w:rsid w:val="00E711C8"/>
    <w:rsid w:val="00E71511"/>
    <w:rsid w:val="00E71DD9"/>
    <w:rsid w:val="00E71E15"/>
    <w:rsid w:val="00E720D2"/>
    <w:rsid w:val="00E72577"/>
    <w:rsid w:val="00E7319D"/>
    <w:rsid w:val="00E73338"/>
    <w:rsid w:val="00E73B6F"/>
    <w:rsid w:val="00E73CC7"/>
    <w:rsid w:val="00E744A1"/>
    <w:rsid w:val="00E74685"/>
    <w:rsid w:val="00E74745"/>
    <w:rsid w:val="00E74761"/>
    <w:rsid w:val="00E747D4"/>
    <w:rsid w:val="00E74904"/>
    <w:rsid w:val="00E74988"/>
    <w:rsid w:val="00E74AF6"/>
    <w:rsid w:val="00E74E56"/>
    <w:rsid w:val="00E75692"/>
    <w:rsid w:val="00E75A47"/>
    <w:rsid w:val="00E7708F"/>
    <w:rsid w:val="00E776C8"/>
    <w:rsid w:val="00E77DEC"/>
    <w:rsid w:val="00E80745"/>
    <w:rsid w:val="00E809AA"/>
    <w:rsid w:val="00E8144E"/>
    <w:rsid w:val="00E8179C"/>
    <w:rsid w:val="00E819D3"/>
    <w:rsid w:val="00E81A24"/>
    <w:rsid w:val="00E81E82"/>
    <w:rsid w:val="00E81F35"/>
    <w:rsid w:val="00E82B09"/>
    <w:rsid w:val="00E82C40"/>
    <w:rsid w:val="00E82D2B"/>
    <w:rsid w:val="00E83669"/>
    <w:rsid w:val="00E83AE7"/>
    <w:rsid w:val="00E83B82"/>
    <w:rsid w:val="00E83BD3"/>
    <w:rsid w:val="00E83F39"/>
    <w:rsid w:val="00E84679"/>
    <w:rsid w:val="00E847ED"/>
    <w:rsid w:val="00E84EBC"/>
    <w:rsid w:val="00E85169"/>
    <w:rsid w:val="00E856DE"/>
    <w:rsid w:val="00E857FB"/>
    <w:rsid w:val="00E85B0A"/>
    <w:rsid w:val="00E85D8F"/>
    <w:rsid w:val="00E85FA3"/>
    <w:rsid w:val="00E865DE"/>
    <w:rsid w:val="00E86B80"/>
    <w:rsid w:val="00E86D00"/>
    <w:rsid w:val="00E87081"/>
    <w:rsid w:val="00E8728E"/>
    <w:rsid w:val="00E87568"/>
    <w:rsid w:val="00E87577"/>
    <w:rsid w:val="00E90A94"/>
    <w:rsid w:val="00E90B5F"/>
    <w:rsid w:val="00E90E34"/>
    <w:rsid w:val="00E91157"/>
    <w:rsid w:val="00E91C6B"/>
    <w:rsid w:val="00E91DBE"/>
    <w:rsid w:val="00E924A1"/>
    <w:rsid w:val="00E927D4"/>
    <w:rsid w:val="00E93393"/>
    <w:rsid w:val="00E9429E"/>
    <w:rsid w:val="00E947E5"/>
    <w:rsid w:val="00E94A0E"/>
    <w:rsid w:val="00E94B29"/>
    <w:rsid w:val="00E94DBA"/>
    <w:rsid w:val="00E9511E"/>
    <w:rsid w:val="00E951BC"/>
    <w:rsid w:val="00E956EA"/>
    <w:rsid w:val="00E95AFC"/>
    <w:rsid w:val="00E9604E"/>
    <w:rsid w:val="00E96A8A"/>
    <w:rsid w:val="00E96E46"/>
    <w:rsid w:val="00E97272"/>
    <w:rsid w:val="00E97283"/>
    <w:rsid w:val="00E97EC2"/>
    <w:rsid w:val="00E97F7D"/>
    <w:rsid w:val="00EA09DA"/>
    <w:rsid w:val="00EA12BC"/>
    <w:rsid w:val="00EA1C3D"/>
    <w:rsid w:val="00EA213D"/>
    <w:rsid w:val="00EA2547"/>
    <w:rsid w:val="00EA2CFA"/>
    <w:rsid w:val="00EA3142"/>
    <w:rsid w:val="00EA3150"/>
    <w:rsid w:val="00EA4762"/>
    <w:rsid w:val="00EA4A0A"/>
    <w:rsid w:val="00EA4BE0"/>
    <w:rsid w:val="00EA5094"/>
    <w:rsid w:val="00EA5B9B"/>
    <w:rsid w:val="00EA63EB"/>
    <w:rsid w:val="00EA6A10"/>
    <w:rsid w:val="00EA74B7"/>
    <w:rsid w:val="00EA78AC"/>
    <w:rsid w:val="00EB09F3"/>
    <w:rsid w:val="00EB0E2C"/>
    <w:rsid w:val="00EB0F11"/>
    <w:rsid w:val="00EB10AF"/>
    <w:rsid w:val="00EB11C6"/>
    <w:rsid w:val="00EB1EB3"/>
    <w:rsid w:val="00EB2266"/>
    <w:rsid w:val="00EB2641"/>
    <w:rsid w:val="00EB29CC"/>
    <w:rsid w:val="00EB3536"/>
    <w:rsid w:val="00EB3753"/>
    <w:rsid w:val="00EB3BEA"/>
    <w:rsid w:val="00EB3CEF"/>
    <w:rsid w:val="00EB3E69"/>
    <w:rsid w:val="00EB5075"/>
    <w:rsid w:val="00EB53BE"/>
    <w:rsid w:val="00EB5621"/>
    <w:rsid w:val="00EB5A89"/>
    <w:rsid w:val="00EB5CF0"/>
    <w:rsid w:val="00EB6CE0"/>
    <w:rsid w:val="00EB6E6D"/>
    <w:rsid w:val="00EB72F9"/>
    <w:rsid w:val="00EB7861"/>
    <w:rsid w:val="00EC0079"/>
    <w:rsid w:val="00EC01C3"/>
    <w:rsid w:val="00EC04A2"/>
    <w:rsid w:val="00EC06AC"/>
    <w:rsid w:val="00EC103D"/>
    <w:rsid w:val="00EC1CF7"/>
    <w:rsid w:val="00EC2723"/>
    <w:rsid w:val="00EC3B39"/>
    <w:rsid w:val="00EC40B6"/>
    <w:rsid w:val="00EC42E6"/>
    <w:rsid w:val="00EC4841"/>
    <w:rsid w:val="00EC4C0D"/>
    <w:rsid w:val="00EC4F7C"/>
    <w:rsid w:val="00EC5163"/>
    <w:rsid w:val="00EC51E0"/>
    <w:rsid w:val="00EC5471"/>
    <w:rsid w:val="00EC550D"/>
    <w:rsid w:val="00EC5642"/>
    <w:rsid w:val="00EC5E04"/>
    <w:rsid w:val="00EC6437"/>
    <w:rsid w:val="00EC655C"/>
    <w:rsid w:val="00EC6FF0"/>
    <w:rsid w:val="00EC70B0"/>
    <w:rsid w:val="00EC72C4"/>
    <w:rsid w:val="00ED0181"/>
    <w:rsid w:val="00ED01D7"/>
    <w:rsid w:val="00ED0265"/>
    <w:rsid w:val="00ED0BFD"/>
    <w:rsid w:val="00ED18C0"/>
    <w:rsid w:val="00ED1C59"/>
    <w:rsid w:val="00ED279C"/>
    <w:rsid w:val="00ED2C8B"/>
    <w:rsid w:val="00ED2D67"/>
    <w:rsid w:val="00ED3BE4"/>
    <w:rsid w:val="00ED5B2A"/>
    <w:rsid w:val="00ED5C95"/>
    <w:rsid w:val="00ED5CF3"/>
    <w:rsid w:val="00ED62D9"/>
    <w:rsid w:val="00ED688E"/>
    <w:rsid w:val="00ED696A"/>
    <w:rsid w:val="00ED6D00"/>
    <w:rsid w:val="00ED7099"/>
    <w:rsid w:val="00ED7975"/>
    <w:rsid w:val="00ED7B16"/>
    <w:rsid w:val="00ED7EAD"/>
    <w:rsid w:val="00ED7F6F"/>
    <w:rsid w:val="00EE065E"/>
    <w:rsid w:val="00EE0748"/>
    <w:rsid w:val="00EE08C3"/>
    <w:rsid w:val="00EE1770"/>
    <w:rsid w:val="00EE2831"/>
    <w:rsid w:val="00EE299C"/>
    <w:rsid w:val="00EE300F"/>
    <w:rsid w:val="00EE3033"/>
    <w:rsid w:val="00EE3F76"/>
    <w:rsid w:val="00EE4525"/>
    <w:rsid w:val="00EE4546"/>
    <w:rsid w:val="00EE57BD"/>
    <w:rsid w:val="00EE5903"/>
    <w:rsid w:val="00EE5AEB"/>
    <w:rsid w:val="00EE5C01"/>
    <w:rsid w:val="00EE5FC7"/>
    <w:rsid w:val="00EE662B"/>
    <w:rsid w:val="00EE77E6"/>
    <w:rsid w:val="00EE7A14"/>
    <w:rsid w:val="00EE7E79"/>
    <w:rsid w:val="00EF00CF"/>
    <w:rsid w:val="00EF0B48"/>
    <w:rsid w:val="00EF0BBD"/>
    <w:rsid w:val="00EF1134"/>
    <w:rsid w:val="00EF1885"/>
    <w:rsid w:val="00EF1B34"/>
    <w:rsid w:val="00EF1B7F"/>
    <w:rsid w:val="00EF1F90"/>
    <w:rsid w:val="00EF2D2C"/>
    <w:rsid w:val="00EF3C63"/>
    <w:rsid w:val="00EF3E0D"/>
    <w:rsid w:val="00EF3FCC"/>
    <w:rsid w:val="00EF43A6"/>
    <w:rsid w:val="00EF48B1"/>
    <w:rsid w:val="00EF4A1F"/>
    <w:rsid w:val="00EF4D43"/>
    <w:rsid w:val="00EF5139"/>
    <w:rsid w:val="00EF5710"/>
    <w:rsid w:val="00EF58E3"/>
    <w:rsid w:val="00EF5AA2"/>
    <w:rsid w:val="00EF6458"/>
    <w:rsid w:val="00EF668A"/>
    <w:rsid w:val="00EF6958"/>
    <w:rsid w:val="00EF7057"/>
    <w:rsid w:val="00EF7635"/>
    <w:rsid w:val="00EF7C68"/>
    <w:rsid w:val="00F0011B"/>
    <w:rsid w:val="00F0059A"/>
    <w:rsid w:val="00F00643"/>
    <w:rsid w:val="00F0090B"/>
    <w:rsid w:val="00F00F12"/>
    <w:rsid w:val="00F01DA8"/>
    <w:rsid w:val="00F01DD5"/>
    <w:rsid w:val="00F01E90"/>
    <w:rsid w:val="00F02213"/>
    <w:rsid w:val="00F02CA3"/>
    <w:rsid w:val="00F030EA"/>
    <w:rsid w:val="00F03577"/>
    <w:rsid w:val="00F03BD7"/>
    <w:rsid w:val="00F03BFD"/>
    <w:rsid w:val="00F0480B"/>
    <w:rsid w:val="00F04966"/>
    <w:rsid w:val="00F04B0A"/>
    <w:rsid w:val="00F054AC"/>
    <w:rsid w:val="00F05609"/>
    <w:rsid w:val="00F058B3"/>
    <w:rsid w:val="00F05A44"/>
    <w:rsid w:val="00F05AB9"/>
    <w:rsid w:val="00F05E2C"/>
    <w:rsid w:val="00F067A1"/>
    <w:rsid w:val="00F06B61"/>
    <w:rsid w:val="00F072EE"/>
    <w:rsid w:val="00F07C79"/>
    <w:rsid w:val="00F07F33"/>
    <w:rsid w:val="00F10B58"/>
    <w:rsid w:val="00F10B7E"/>
    <w:rsid w:val="00F10FC3"/>
    <w:rsid w:val="00F11E5E"/>
    <w:rsid w:val="00F1246B"/>
    <w:rsid w:val="00F1264A"/>
    <w:rsid w:val="00F12C77"/>
    <w:rsid w:val="00F13578"/>
    <w:rsid w:val="00F13991"/>
    <w:rsid w:val="00F13A1A"/>
    <w:rsid w:val="00F143EC"/>
    <w:rsid w:val="00F14B6A"/>
    <w:rsid w:val="00F15107"/>
    <w:rsid w:val="00F152D6"/>
    <w:rsid w:val="00F15F73"/>
    <w:rsid w:val="00F16274"/>
    <w:rsid w:val="00F1686A"/>
    <w:rsid w:val="00F173BA"/>
    <w:rsid w:val="00F17DA8"/>
    <w:rsid w:val="00F17DFE"/>
    <w:rsid w:val="00F2023B"/>
    <w:rsid w:val="00F20CC0"/>
    <w:rsid w:val="00F21613"/>
    <w:rsid w:val="00F21D8B"/>
    <w:rsid w:val="00F21FE5"/>
    <w:rsid w:val="00F2203C"/>
    <w:rsid w:val="00F221D3"/>
    <w:rsid w:val="00F222EC"/>
    <w:rsid w:val="00F22300"/>
    <w:rsid w:val="00F22BFB"/>
    <w:rsid w:val="00F22DDE"/>
    <w:rsid w:val="00F23150"/>
    <w:rsid w:val="00F23AE7"/>
    <w:rsid w:val="00F241FE"/>
    <w:rsid w:val="00F24518"/>
    <w:rsid w:val="00F24AC8"/>
    <w:rsid w:val="00F2534D"/>
    <w:rsid w:val="00F255F6"/>
    <w:rsid w:val="00F25AC6"/>
    <w:rsid w:val="00F25B16"/>
    <w:rsid w:val="00F26381"/>
    <w:rsid w:val="00F2646E"/>
    <w:rsid w:val="00F274B3"/>
    <w:rsid w:val="00F3009C"/>
    <w:rsid w:val="00F30154"/>
    <w:rsid w:val="00F30F56"/>
    <w:rsid w:val="00F316F4"/>
    <w:rsid w:val="00F3237D"/>
    <w:rsid w:val="00F32549"/>
    <w:rsid w:val="00F32BE7"/>
    <w:rsid w:val="00F32D01"/>
    <w:rsid w:val="00F335A9"/>
    <w:rsid w:val="00F343FC"/>
    <w:rsid w:val="00F3479F"/>
    <w:rsid w:val="00F34812"/>
    <w:rsid w:val="00F34E49"/>
    <w:rsid w:val="00F359D1"/>
    <w:rsid w:val="00F35CDB"/>
    <w:rsid w:val="00F36200"/>
    <w:rsid w:val="00F371BB"/>
    <w:rsid w:val="00F3738B"/>
    <w:rsid w:val="00F3767A"/>
    <w:rsid w:val="00F37F2C"/>
    <w:rsid w:val="00F4018F"/>
    <w:rsid w:val="00F40388"/>
    <w:rsid w:val="00F40D4B"/>
    <w:rsid w:val="00F40F4C"/>
    <w:rsid w:val="00F40FC6"/>
    <w:rsid w:val="00F41487"/>
    <w:rsid w:val="00F4154A"/>
    <w:rsid w:val="00F4428B"/>
    <w:rsid w:val="00F44A5F"/>
    <w:rsid w:val="00F44B16"/>
    <w:rsid w:val="00F45780"/>
    <w:rsid w:val="00F45C75"/>
    <w:rsid w:val="00F46860"/>
    <w:rsid w:val="00F46999"/>
    <w:rsid w:val="00F46F37"/>
    <w:rsid w:val="00F47654"/>
    <w:rsid w:val="00F4788E"/>
    <w:rsid w:val="00F47FFD"/>
    <w:rsid w:val="00F508BE"/>
    <w:rsid w:val="00F513BE"/>
    <w:rsid w:val="00F51EBF"/>
    <w:rsid w:val="00F52BA2"/>
    <w:rsid w:val="00F52D5E"/>
    <w:rsid w:val="00F52FA4"/>
    <w:rsid w:val="00F532A5"/>
    <w:rsid w:val="00F5432D"/>
    <w:rsid w:val="00F5496D"/>
    <w:rsid w:val="00F54B12"/>
    <w:rsid w:val="00F5526F"/>
    <w:rsid w:val="00F552D1"/>
    <w:rsid w:val="00F553DA"/>
    <w:rsid w:val="00F56220"/>
    <w:rsid w:val="00F567DD"/>
    <w:rsid w:val="00F56F3E"/>
    <w:rsid w:val="00F5730D"/>
    <w:rsid w:val="00F579D9"/>
    <w:rsid w:val="00F57B55"/>
    <w:rsid w:val="00F60F86"/>
    <w:rsid w:val="00F611EF"/>
    <w:rsid w:val="00F61663"/>
    <w:rsid w:val="00F619A4"/>
    <w:rsid w:val="00F62546"/>
    <w:rsid w:val="00F62A50"/>
    <w:rsid w:val="00F62D3D"/>
    <w:rsid w:val="00F62D9F"/>
    <w:rsid w:val="00F63196"/>
    <w:rsid w:val="00F637AD"/>
    <w:rsid w:val="00F63E8A"/>
    <w:rsid w:val="00F64D4D"/>
    <w:rsid w:val="00F65143"/>
    <w:rsid w:val="00F65DFA"/>
    <w:rsid w:val="00F66239"/>
    <w:rsid w:val="00F6735E"/>
    <w:rsid w:val="00F67486"/>
    <w:rsid w:val="00F67D40"/>
    <w:rsid w:val="00F67E13"/>
    <w:rsid w:val="00F703BB"/>
    <w:rsid w:val="00F713E8"/>
    <w:rsid w:val="00F7143D"/>
    <w:rsid w:val="00F71C61"/>
    <w:rsid w:val="00F71D7B"/>
    <w:rsid w:val="00F731BD"/>
    <w:rsid w:val="00F733E1"/>
    <w:rsid w:val="00F73815"/>
    <w:rsid w:val="00F740CB"/>
    <w:rsid w:val="00F74114"/>
    <w:rsid w:val="00F742F5"/>
    <w:rsid w:val="00F7490A"/>
    <w:rsid w:val="00F7576B"/>
    <w:rsid w:val="00F765FD"/>
    <w:rsid w:val="00F76632"/>
    <w:rsid w:val="00F76730"/>
    <w:rsid w:val="00F772EE"/>
    <w:rsid w:val="00F7730D"/>
    <w:rsid w:val="00F77371"/>
    <w:rsid w:val="00F7752D"/>
    <w:rsid w:val="00F77626"/>
    <w:rsid w:val="00F77B1D"/>
    <w:rsid w:val="00F8003C"/>
    <w:rsid w:val="00F80123"/>
    <w:rsid w:val="00F802E0"/>
    <w:rsid w:val="00F80487"/>
    <w:rsid w:val="00F8131F"/>
    <w:rsid w:val="00F81B3C"/>
    <w:rsid w:val="00F82643"/>
    <w:rsid w:val="00F82B76"/>
    <w:rsid w:val="00F82BDC"/>
    <w:rsid w:val="00F836E3"/>
    <w:rsid w:val="00F83915"/>
    <w:rsid w:val="00F83A78"/>
    <w:rsid w:val="00F83EE9"/>
    <w:rsid w:val="00F84682"/>
    <w:rsid w:val="00F84CDD"/>
    <w:rsid w:val="00F8591C"/>
    <w:rsid w:val="00F859C9"/>
    <w:rsid w:val="00F85B89"/>
    <w:rsid w:val="00F86852"/>
    <w:rsid w:val="00F8726D"/>
    <w:rsid w:val="00F87BEC"/>
    <w:rsid w:val="00F87D9C"/>
    <w:rsid w:val="00F9050A"/>
    <w:rsid w:val="00F907F0"/>
    <w:rsid w:val="00F911B9"/>
    <w:rsid w:val="00F91392"/>
    <w:rsid w:val="00F91C01"/>
    <w:rsid w:val="00F91D9E"/>
    <w:rsid w:val="00F92F25"/>
    <w:rsid w:val="00F930A5"/>
    <w:rsid w:val="00F93100"/>
    <w:rsid w:val="00F93284"/>
    <w:rsid w:val="00F93319"/>
    <w:rsid w:val="00F93413"/>
    <w:rsid w:val="00F937E9"/>
    <w:rsid w:val="00F93A59"/>
    <w:rsid w:val="00F93DF0"/>
    <w:rsid w:val="00F94C9A"/>
    <w:rsid w:val="00F94F8D"/>
    <w:rsid w:val="00F956B2"/>
    <w:rsid w:val="00F95ED3"/>
    <w:rsid w:val="00F9652F"/>
    <w:rsid w:val="00F976F8"/>
    <w:rsid w:val="00F97869"/>
    <w:rsid w:val="00F97B23"/>
    <w:rsid w:val="00FA00C6"/>
    <w:rsid w:val="00FA1492"/>
    <w:rsid w:val="00FA1595"/>
    <w:rsid w:val="00FA18D3"/>
    <w:rsid w:val="00FA198F"/>
    <w:rsid w:val="00FA23A3"/>
    <w:rsid w:val="00FA26A6"/>
    <w:rsid w:val="00FA27C1"/>
    <w:rsid w:val="00FA2E08"/>
    <w:rsid w:val="00FA2E8E"/>
    <w:rsid w:val="00FA2FC6"/>
    <w:rsid w:val="00FA3122"/>
    <w:rsid w:val="00FA371F"/>
    <w:rsid w:val="00FA3737"/>
    <w:rsid w:val="00FA376B"/>
    <w:rsid w:val="00FA3C67"/>
    <w:rsid w:val="00FA4113"/>
    <w:rsid w:val="00FA41ED"/>
    <w:rsid w:val="00FA42BB"/>
    <w:rsid w:val="00FA45F7"/>
    <w:rsid w:val="00FA4B4B"/>
    <w:rsid w:val="00FA4F15"/>
    <w:rsid w:val="00FA5AC6"/>
    <w:rsid w:val="00FA6012"/>
    <w:rsid w:val="00FA6D05"/>
    <w:rsid w:val="00FA7244"/>
    <w:rsid w:val="00FA7373"/>
    <w:rsid w:val="00FA75C4"/>
    <w:rsid w:val="00FA7715"/>
    <w:rsid w:val="00FA7BD9"/>
    <w:rsid w:val="00FB0D88"/>
    <w:rsid w:val="00FB13C9"/>
    <w:rsid w:val="00FB1B6A"/>
    <w:rsid w:val="00FB1F52"/>
    <w:rsid w:val="00FB277A"/>
    <w:rsid w:val="00FB2B81"/>
    <w:rsid w:val="00FB2BB1"/>
    <w:rsid w:val="00FB3288"/>
    <w:rsid w:val="00FB37B9"/>
    <w:rsid w:val="00FB4210"/>
    <w:rsid w:val="00FB42AF"/>
    <w:rsid w:val="00FB43D2"/>
    <w:rsid w:val="00FB43FB"/>
    <w:rsid w:val="00FB4CA8"/>
    <w:rsid w:val="00FB4D85"/>
    <w:rsid w:val="00FB543A"/>
    <w:rsid w:val="00FB57EF"/>
    <w:rsid w:val="00FB5910"/>
    <w:rsid w:val="00FB5E8F"/>
    <w:rsid w:val="00FB5F64"/>
    <w:rsid w:val="00FB61E8"/>
    <w:rsid w:val="00FB6A76"/>
    <w:rsid w:val="00FB7689"/>
    <w:rsid w:val="00FB76B9"/>
    <w:rsid w:val="00FB771C"/>
    <w:rsid w:val="00FC0657"/>
    <w:rsid w:val="00FC0898"/>
    <w:rsid w:val="00FC09F6"/>
    <w:rsid w:val="00FC0E4D"/>
    <w:rsid w:val="00FC0F9D"/>
    <w:rsid w:val="00FC19FB"/>
    <w:rsid w:val="00FC2180"/>
    <w:rsid w:val="00FC21AC"/>
    <w:rsid w:val="00FC2371"/>
    <w:rsid w:val="00FC2527"/>
    <w:rsid w:val="00FC290B"/>
    <w:rsid w:val="00FC2AAF"/>
    <w:rsid w:val="00FC34FD"/>
    <w:rsid w:val="00FC3A54"/>
    <w:rsid w:val="00FC419F"/>
    <w:rsid w:val="00FC424F"/>
    <w:rsid w:val="00FC4493"/>
    <w:rsid w:val="00FC47A7"/>
    <w:rsid w:val="00FC4A70"/>
    <w:rsid w:val="00FC4D25"/>
    <w:rsid w:val="00FC5983"/>
    <w:rsid w:val="00FC5E0F"/>
    <w:rsid w:val="00FC61B1"/>
    <w:rsid w:val="00FC7314"/>
    <w:rsid w:val="00FC7E49"/>
    <w:rsid w:val="00FD07D6"/>
    <w:rsid w:val="00FD09F0"/>
    <w:rsid w:val="00FD11BA"/>
    <w:rsid w:val="00FD1597"/>
    <w:rsid w:val="00FD15C2"/>
    <w:rsid w:val="00FD1601"/>
    <w:rsid w:val="00FD16F8"/>
    <w:rsid w:val="00FD1A77"/>
    <w:rsid w:val="00FD1BD8"/>
    <w:rsid w:val="00FD1F78"/>
    <w:rsid w:val="00FD1FD7"/>
    <w:rsid w:val="00FD2094"/>
    <w:rsid w:val="00FD32C9"/>
    <w:rsid w:val="00FD361B"/>
    <w:rsid w:val="00FD382C"/>
    <w:rsid w:val="00FD3FD2"/>
    <w:rsid w:val="00FD40C4"/>
    <w:rsid w:val="00FD4182"/>
    <w:rsid w:val="00FD48D7"/>
    <w:rsid w:val="00FD4EC6"/>
    <w:rsid w:val="00FD4F64"/>
    <w:rsid w:val="00FD538D"/>
    <w:rsid w:val="00FD557A"/>
    <w:rsid w:val="00FD595D"/>
    <w:rsid w:val="00FD599F"/>
    <w:rsid w:val="00FD65CF"/>
    <w:rsid w:val="00FD67BA"/>
    <w:rsid w:val="00FD687C"/>
    <w:rsid w:val="00FD7339"/>
    <w:rsid w:val="00FD77CA"/>
    <w:rsid w:val="00FD7EBF"/>
    <w:rsid w:val="00FE0AB8"/>
    <w:rsid w:val="00FE1167"/>
    <w:rsid w:val="00FE1417"/>
    <w:rsid w:val="00FE1B9C"/>
    <w:rsid w:val="00FE1D79"/>
    <w:rsid w:val="00FE2229"/>
    <w:rsid w:val="00FE2575"/>
    <w:rsid w:val="00FE2E95"/>
    <w:rsid w:val="00FE31A9"/>
    <w:rsid w:val="00FE338C"/>
    <w:rsid w:val="00FE3537"/>
    <w:rsid w:val="00FE3C5E"/>
    <w:rsid w:val="00FE3DAB"/>
    <w:rsid w:val="00FE3F3B"/>
    <w:rsid w:val="00FE430B"/>
    <w:rsid w:val="00FE51AF"/>
    <w:rsid w:val="00FE61F0"/>
    <w:rsid w:val="00FE6949"/>
    <w:rsid w:val="00FE6BEF"/>
    <w:rsid w:val="00FE73CF"/>
    <w:rsid w:val="00FE7B0D"/>
    <w:rsid w:val="00FE7D16"/>
    <w:rsid w:val="00FE7D65"/>
    <w:rsid w:val="00FE7D98"/>
    <w:rsid w:val="00FF0DC1"/>
    <w:rsid w:val="00FF13A2"/>
    <w:rsid w:val="00FF14C0"/>
    <w:rsid w:val="00FF1714"/>
    <w:rsid w:val="00FF1B53"/>
    <w:rsid w:val="00FF1DD9"/>
    <w:rsid w:val="00FF2059"/>
    <w:rsid w:val="00FF332C"/>
    <w:rsid w:val="00FF36E1"/>
    <w:rsid w:val="00FF3909"/>
    <w:rsid w:val="00FF39D2"/>
    <w:rsid w:val="00FF4216"/>
    <w:rsid w:val="00FF48A0"/>
    <w:rsid w:val="00FF4AF2"/>
    <w:rsid w:val="00FF5AE2"/>
    <w:rsid w:val="00FF627A"/>
    <w:rsid w:val="00FF635F"/>
    <w:rsid w:val="00FF6636"/>
    <w:rsid w:val="00FF67A9"/>
    <w:rsid w:val="00FF6AC8"/>
    <w:rsid w:val="00FF7EEC"/>
    <w:rsid w:val="16B8BAC2"/>
    <w:rsid w:val="1DB4479E"/>
    <w:rsid w:val="58EA9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D8F155"/>
  <w15:chartTrackingRefBased/>
  <w15:docId w15:val="{63D78A14-E9C9-4D9C-9BEE-B5E7C26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F3E35"/>
    <w:pPr>
      <w:spacing w:after="120" w:line="300" w:lineRule="atLeast"/>
      <w:jc w:val="both"/>
    </w:pPr>
    <w:rPr>
      <w:rFonts w:ascii="Arial" w:hAnsi="Arial"/>
      <w:sz w:val="22"/>
    </w:rPr>
  </w:style>
  <w:style w:type="paragraph" w:styleId="Naslov1">
    <w:name w:val="heading 1"/>
    <w:basedOn w:val="Navaden"/>
    <w:next w:val="Navaden"/>
    <w:qFormat/>
    <w:rsid w:val="00E17A47"/>
    <w:pPr>
      <w:keepNext/>
      <w:numPr>
        <w:numId w:val="46"/>
      </w:numPr>
      <w:spacing w:after="360"/>
      <w:jc w:val="left"/>
      <w:outlineLvl w:val="0"/>
    </w:pPr>
    <w:rPr>
      <w:rFonts w:ascii="Times New Roman" w:hAnsi="Times New Roman"/>
      <w:b/>
      <w:caps/>
      <w:spacing w:val="10"/>
      <w:kern w:val="28"/>
      <w:sz w:val="32"/>
    </w:rPr>
  </w:style>
  <w:style w:type="paragraph" w:styleId="Naslov2">
    <w:name w:val="heading 2"/>
    <w:basedOn w:val="Navaden"/>
    <w:next w:val="Navaden"/>
    <w:qFormat/>
    <w:rsid w:val="005400C4"/>
    <w:pPr>
      <w:keepNext/>
      <w:pageBreakBefore/>
      <w:numPr>
        <w:ilvl w:val="1"/>
        <w:numId w:val="46"/>
      </w:numPr>
      <w:spacing w:after="360"/>
      <w:jc w:val="left"/>
      <w:outlineLvl w:val="1"/>
    </w:pPr>
    <w:rPr>
      <w:rFonts w:ascii="Times New Roman" w:hAnsi="Times New Roman"/>
      <w:b/>
      <w:caps/>
      <w:sz w:val="32"/>
      <w:szCs w:val="32"/>
    </w:rPr>
  </w:style>
  <w:style w:type="paragraph" w:styleId="Naslov3">
    <w:name w:val="heading 3"/>
    <w:basedOn w:val="Navaden"/>
    <w:next w:val="Navaden"/>
    <w:autoRedefine/>
    <w:qFormat/>
    <w:rsid w:val="00C4748F"/>
    <w:pPr>
      <w:keepNext/>
      <w:numPr>
        <w:ilvl w:val="2"/>
        <w:numId w:val="15"/>
      </w:numPr>
      <w:tabs>
        <w:tab w:val="left" w:pos="851"/>
      </w:tabs>
      <w:spacing w:before="360"/>
      <w:jc w:val="left"/>
      <w:outlineLvl w:val="2"/>
    </w:pPr>
    <w:rPr>
      <w:rFonts w:ascii="Times New Roman" w:hAnsi="Times New Roman"/>
      <w:b/>
      <w:caps/>
      <w:sz w:val="26"/>
      <w:szCs w:val="26"/>
    </w:rPr>
  </w:style>
  <w:style w:type="paragraph" w:styleId="Naslov4">
    <w:name w:val="heading 4"/>
    <w:basedOn w:val="Naslov5"/>
    <w:next w:val="Navaden"/>
    <w:link w:val="Naslov4Znak"/>
    <w:qFormat/>
    <w:rsid w:val="00AB4C1F"/>
    <w:pPr>
      <w:numPr>
        <w:ilvl w:val="3"/>
      </w:numPr>
      <w:tabs>
        <w:tab w:val="left" w:pos="1134"/>
      </w:tabs>
      <w:spacing w:before="360" w:after="120"/>
      <w:ind w:left="864"/>
      <w:jc w:val="left"/>
      <w:outlineLvl w:val="3"/>
    </w:pPr>
    <w:rPr>
      <w:i w:val="0"/>
      <w:sz w:val="26"/>
      <w:szCs w:val="26"/>
    </w:rPr>
  </w:style>
  <w:style w:type="paragraph" w:styleId="Naslov5">
    <w:name w:val="heading 5"/>
    <w:basedOn w:val="Navaden"/>
    <w:next w:val="Navaden"/>
    <w:qFormat/>
    <w:rsid w:val="003D4515"/>
    <w:pPr>
      <w:keepNext/>
      <w:numPr>
        <w:ilvl w:val="4"/>
        <w:numId w:val="46"/>
      </w:numPr>
      <w:spacing w:before="120" w:after="240"/>
      <w:outlineLvl w:val="4"/>
    </w:pPr>
    <w:rPr>
      <w:rFonts w:ascii="Times New Roman" w:hAnsi="Times New Roman"/>
      <w:b/>
      <w:i/>
      <w:sz w:val="24"/>
    </w:rPr>
  </w:style>
  <w:style w:type="paragraph" w:styleId="Naslov6">
    <w:name w:val="heading 6"/>
    <w:basedOn w:val="Navaden"/>
    <w:next w:val="Navaden"/>
    <w:qFormat/>
    <w:rsid w:val="00E96E46"/>
    <w:pPr>
      <w:numPr>
        <w:ilvl w:val="5"/>
        <w:numId w:val="46"/>
      </w:numPr>
      <w:outlineLvl w:val="5"/>
    </w:pPr>
    <w:rPr>
      <w:rFonts w:ascii="Times New Roman" w:hAnsi="Times New Roman"/>
      <w:b/>
      <w:sz w:val="24"/>
    </w:rPr>
  </w:style>
  <w:style w:type="paragraph" w:styleId="Naslov7">
    <w:name w:val="heading 7"/>
    <w:basedOn w:val="Navaden"/>
    <w:next w:val="Navaden"/>
    <w:qFormat/>
    <w:rsid w:val="00E17A47"/>
    <w:pPr>
      <w:numPr>
        <w:ilvl w:val="6"/>
        <w:numId w:val="46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E17A47"/>
    <w:pPr>
      <w:numPr>
        <w:ilvl w:val="7"/>
        <w:numId w:val="46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rsid w:val="00E17A47"/>
    <w:pPr>
      <w:numPr>
        <w:ilvl w:val="8"/>
        <w:numId w:val="46"/>
      </w:numPr>
      <w:spacing w:before="240" w:after="60"/>
      <w:outlineLvl w:val="8"/>
    </w:pPr>
    <w:rPr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tevilkastrani">
    <w:name w:val="page number"/>
    <w:rPr>
      <w:rFonts w:ascii="Arial" w:hAnsi="Arial"/>
      <w:sz w:val="18"/>
    </w:rPr>
  </w:style>
  <w:style w:type="paragraph" w:styleId="Glava">
    <w:name w:val="header"/>
    <w:basedOn w:val="Navaden"/>
    <w:link w:val="GlavaZnak"/>
    <w:pPr>
      <w:tabs>
        <w:tab w:val="center" w:pos="4819"/>
        <w:tab w:val="right" w:pos="9071"/>
      </w:tabs>
      <w:spacing w:after="0"/>
    </w:pPr>
    <w:rPr>
      <w:sz w:val="18"/>
      <w:lang w:val="en-GB"/>
    </w:rPr>
  </w:style>
  <w:style w:type="paragraph" w:styleId="Noga">
    <w:name w:val="footer"/>
    <w:basedOn w:val="Navaden"/>
    <w:pPr>
      <w:tabs>
        <w:tab w:val="center" w:pos="4819"/>
        <w:tab w:val="right" w:pos="9071"/>
      </w:tabs>
      <w:spacing w:after="0" w:line="240" w:lineRule="auto"/>
    </w:pPr>
    <w:rPr>
      <w:rFonts w:ascii="Times New Roman" w:hAnsi="Times New Roman"/>
      <w:sz w:val="16"/>
      <w:lang w:val="en-GB"/>
    </w:rPr>
  </w:style>
  <w:style w:type="paragraph" w:styleId="Kazalovsebine2">
    <w:name w:val="toc 2"/>
    <w:basedOn w:val="Navaden"/>
    <w:next w:val="Navaden"/>
    <w:uiPriority w:val="39"/>
    <w:rsid w:val="002E4DBF"/>
    <w:pPr>
      <w:tabs>
        <w:tab w:val="right" w:leader="dot" w:pos="9356"/>
      </w:tabs>
      <w:spacing w:before="120" w:after="40"/>
      <w:ind w:left="992" w:right="851" w:hanging="992"/>
      <w:jc w:val="left"/>
    </w:pPr>
    <w:rPr>
      <w:rFonts w:ascii="Times New Roman" w:hAnsi="Times New Roman"/>
      <w:caps/>
      <w:noProof/>
    </w:rPr>
  </w:style>
  <w:style w:type="paragraph" w:styleId="Kazalovsebine1">
    <w:name w:val="toc 1"/>
    <w:basedOn w:val="Navaden"/>
    <w:next w:val="Navaden"/>
    <w:uiPriority w:val="39"/>
    <w:rsid w:val="002E4DBF"/>
    <w:pPr>
      <w:tabs>
        <w:tab w:val="right" w:leader="dot" w:pos="9355"/>
      </w:tabs>
      <w:spacing w:before="180" w:after="60"/>
      <w:ind w:left="992" w:hanging="992"/>
      <w:jc w:val="left"/>
    </w:pPr>
    <w:rPr>
      <w:rFonts w:ascii="Times New Roman" w:hAnsi="Times New Roman"/>
      <w:b/>
      <w:caps/>
    </w:rPr>
  </w:style>
  <w:style w:type="paragraph" w:styleId="Kazalovsebine3">
    <w:name w:val="toc 3"/>
    <w:basedOn w:val="Navaden"/>
    <w:next w:val="Navaden"/>
    <w:uiPriority w:val="39"/>
    <w:rsid w:val="002F4395"/>
    <w:pPr>
      <w:tabs>
        <w:tab w:val="right" w:leader="dot" w:pos="9355"/>
      </w:tabs>
      <w:spacing w:before="40" w:after="0"/>
      <w:ind w:left="992" w:hanging="992"/>
      <w:jc w:val="left"/>
    </w:pPr>
    <w:rPr>
      <w:rFonts w:ascii="Times New Roman" w:hAnsi="Times New Roman"/>
      <w:i/>
    </w:rPr>
  </w:style>
  <w:style w:type="paragraph" w:styleId="Kazalovsebine4">
    <w:name w:val="toc 4"/>
    <w:basedOn w:val="Navaden"/>
    <w:next w:val="Navaden"/>
    <w:uiPriority w:val="39"/>
    <w:rsid w:val="002F4395"/>
    <w:pPr>
      <w:tabs>
        <w:tab w:val="right" w:leader="dot" w:pos="9355"/>
      </w:tabs>
      <w:spacing w:after="0"/>
      <w:ind w:left="1276" w:hanging="992"/>
      <w:jc w:val="left"/>
    </w:pPr>
    <w:rPr>
      <w:rFonts w:ascii="Times New Roman" w:hAnsi="Times New Roman"/>
      <w:noProof/>
      <w:sz w:val="20"/>
    </w:rPr>
  </w:style>
  <w:style w:type="paragraph" w:styleId="Kazalovsebine5">
    <w:name w:val="toc 5"/>
    <w:basedOn w:val="Navaden"/>
    <w:next w:val="Navaden"/>
    <w:rsid w:val="002F4395"/>
    <w:pPr>
      <w:tabs>
        <w:tab w:val="right" w:leader="dot" w:pos="9355"/>
      </w:tabs>
      <w:spacing w:after="0"/>
      <w:ind w:left="992" w:hanging="992"/>
      <w:jc w:val="left"/>
    </w:pPr>
    <w:rPr>
      <w:rFonts w:ascii="Times New Roman" w:hAnsi="Times New Roman"/>
      <w:i/>
      <w:sz w:val="20"/>
    </w:rPr>
  </w:style>
  <w:style w:type="paragraph" w:styleId="Kazalovsebine6">
    <w:name w:val="toc 6"/>
    <w:basedOn w:val="Navaden"/>
    <w:next w:val="Navaden"/>
    <w:semiHidden/>
    <w:pPr>
      <w:tabs>
        <w:tab w:val="right" w:leader="dot" w:pos="9355"/>
      </w:tabs>
      <w:ind w:left="992" w:hanging="992"/>
      <w:jc w:val="left"/>
    </w:pPr>
    <w:rPr>
      <w:rFonts w:ascii="Times New Roman" w:hAnsi="Times New Roman"/>
      <w:sz w:val="18"/>
    </w:rPr>
  </w:style>
  <w:style w:type="paragraph" w:styleId="Kazalovsebine7">
    <w:name w:val="toc 7"/>
    <w:basedOn w:val="Navaden"/>
    <w:next w:val="Navaden"/>
    <w:semiHidden/>
    <w:pPr>
      <w:tabs>
        <w:tab w:val="right" w:leader="dot" w:pos="9355"/>
      </w:tabs>
      <w:ind w:left="1320"/>
      <w:jc w:val="left"/>
    </w:pPr>
    <w:rPr>
      <w:rFonts w:ascii="Times New Roman" w:hAnsi="Times New Roman"/>
      <w:sz w:val="18"/>
    </w:rPr>
  </w:style>
  <w:style w:type="paragraph" w:styleId="Kazalovsebine8">
    <w:name w:val="toc 8"/>
    <w:basedOn w:val="Navaden"/>
    <w:next w:val="Navaden"/>
    <w:semiHidden/>
    <w:pPr>
      <w:tabs>
        <w:tab w:val="right" w:leader="dot" w:pos="9355"/>
      </w:tabs>
      <w:ind w:left="1540"/>
      <w:jc w:val="left"/>
    </w:pPr>
    <w:rPr>
      <w:rFonts w:ascii="Times New Roman" w:hAnsi="Times New Roman"/>
      <w:sz w:val="18"/>
    </w:rPr>
  </w:style>
  <w:style w:type="paragraph" w:styleId="Kazalovsebine9">
    <w:name w:val="toc 9"/>
    <w:basedOn w:val="Navaden"/>
    <w:next w:val="Navaden"/>
    <w:semiHidden/>
    <w:pPr>
      <w:tabs>
        <w:tab w:val="right" w:leader="dot" w:pos="9355"/>
      </w:tabs>
      <w:ind w:left="1760"/>
      <w:jc w:val="left"/>
    </w:pPr>
    <w:rPr>
      <w:rFonts w:ascii="Times New Roman" w:hAnsi="Times New Roman"/>
      <w:sz w:val="18"/>
    </w:rPr>
  </w:style>
  <w:style w:type="paragraph" w:styleId="Kazalovirov">
    <w:name w:val="table of authorities"/>
    <w:basedOn w:val="Navaden"/>
    <w:next w:val="Navaden"/>
    <w:semiHidden/>
    <w:pPr>
      <w:tabs>
        <w:tab w:val="right" w:leader="dot" w:pos="9355"/>
      </w:tabs>
      <w:ind w:left="220" w:hanging="220"/>
    </w:pPr>
  </w:style>
  <w:style w:type="paragraph" w:styleId="Otevilenseznam5">
    <w:name w:val="List Number 5"/>
    <w:basedOn w:val="Navaden"/>
    <w:pPr>
      <w:ind w:left="1415" w:hanging="283"/>
    </w:pPr>
  </w:style>
  <w:style w:type="paragraph" w:styleId="Kazaloslik">
    <w:name w:val="table of figures"/>
    <w:basedOn w:val="Navaden"/>
    <w:next w:val="Navaden"/>
    <w:semiHidden/>
    <w:pPr>
      <w:tabs>
        <w:tab w:val="right" w:leader="dot" w:pos="9355"/>
      </w:tabs>
      <w:ind w:left="440" w:hanging="440"/>
    </w:pPr>
  </w:style>
  <w:style w:type="paragraph" w:styleId="Seznam2">
    <w:name w:val="List 2"/>
    <w:basedOn w:val="Navaden"/>
    <w:pPr>
      <w:ind w:left="566" w:hanging="283"/>
    </w:pPr>
  </w:style>
  <w:style w:type="paragraph" w:styleId="Kazalovirov-naslov">
    <w:name w:val="toa heading"/>
    <w:basedOn w:val="Navaden"/>
    <w:next w:val="Navaden"/>
    <w:semiHidden/>
    <w:pPr>
      <w:spacing w:before="120"/>
    </w:pPr>
    <w:rPr>
      <w:b/>
      <w:sz w:val="24"/>
    </w:rPr>
  </w:style>
  <w:style w:type="paragraph" w:customStyle="1" w:styleId="pikaalineje">
    <w:name w:val="pika_alineje"/>
    <w:basedOn w:val="Navaden"/>
    <w:autoRedefine/>
    <w:pPr>
      <w:numPr>
        <w:numId w:val="1"/>
      </w:numPr>
      <w:spacing w:before="120"/>
    </w:pPr>
  </w:style>
  <w:style w:type="paragraph" w:styleId="Oznaenseznam">
    <w:name w:val="List Bullet"/>
    <w:basedOn w:val="Navaden"/>
    <w:pPr>
      <w:spacing w:after="100"/>
      <w:ind w:left="284" w:hanging="284"/>
    </w:pPr>
  </w:style>
  <w:style w:type="paragraph" w:customStyle="1" w:styleId="normal2">
    <w:name w:val="normal2"/>
    <w:basedOn w:val="Navaden"/>
    <w:pPr>
      <w:spacing w:line="320" w:lineRule="atLeast"/>
      <w:ind w:left="1134" w:hanging="1134"/>
    </w:pPr>
    <w:rPr>
      <w:lang w:val="en-US"/>
    </w:rPr>
  </w:style>
  <w:style w:type="paragraph" w:styleId="Telobesedila-zamik">
    <w:name w:val="Body Text Indent"/>
    <w:basedOn w:val="Navaden"/>
    <w:pPr>
      <w:ind w:left="284"/>
    </w:pPr>
  </w:style>
  <w:style w:type="paragraph" w:styleId="Besedilooblaka">
    <w:name w:val="Balloon Text"/>
    <w:basedOn w:val="Navaden"/>
    <w:semiHidden/>
    <w:rsid w:val="0092316F"/>
    <w:rPr>
      <w:rFonts w:ascii="Tahoma" w:hAnsi="Tahoma" w:cs="Tahoma"/>
      <w:sz w:val="16"/>
      <w:szCs w:val="16"/>
    </w:rPr>
  </w:style>
  <w:style w:type="paragraph" w:styleId="Telobesedila3">
    <w:name w:val="Body Text 3"/>
    <w:basedOn w:val="Navaden"/>
    <w:rsid w:val="00F82BDC"/>
    <w:rPr>
      <w:sz w:val="16"/>
      <w:szCs w:val="16"/>
    </w:rPr>
  </w:style>
  <w:style w:type="paragraph" w:styleId="Konnaopomba-besedilo">
    <w:name w:val="endnote text"/>
    <w:basedOn w:val="Navaden"/>
    <w:link w:val="Konnaopomba-besediloZnak"/>
    <w:semiHidden/>
    <w:rsid w:val="00101394"/>
    <w:pPr>
      <w:spacing w:line="360" w:lineRule="auto"/>
    </w:pPr>
  </w:style>
  <w:style w:type="paragraph" w:customStyle="1" w:styleId="0dst1">
    <w:name w:val="0dst1"/>
    <w:aliases w:val="6"/>
    <w:basedOn w:val="Navaden"/>
    <w:rsid w:val="00BD4619"/>
    <w:pPr>
      <w:spacing w:line="240" w:lineRule="auto"/>
    </w:pPr>
    <w:rPr>
      <w:lang w:val="en-US"/>
    </w:rPr>
  </w:style>
  <w:style w:type="paragraph" w:styleId="Zgradbadokumenta">
    <w:name w:val="Document Map"/>
    <w:basedOn w:val="Navaden"/>
    <w:semiHidden/>
    <w:rsid w:val="00207D91"/>
    <w:pPr>
      <w:shd w:val="clear" w:color="auto" w:fill="000080"/>
    </w:pPr>
    <w:rPr>
      <w:rFonts w:ascii="Tahoma" w:hAnsi="Tahoma" w:cs="Tahoma"/>
    </w:rPr>
  </w:style>
  <w:style w:type="character" w:styleId="Pripombasklic">
    <w:name w:val="annotation reference"/>
    <w:semiHidden/>
    <w:rsid w:val="00B57764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B57764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B57764"/>
    <w:rPr>
      <w:b/>
      <w:bCs/>
    </w:rPr>
  </w:style>
  <w:style w:type="character" w:styleId="Hiperpovezava">
    <w:name w:val="Hyperlink"/>
    <w:rsid w:val="005102CD"/>
    <w:rPr>
      <w:color w:val="B2001F"/>
      <w:u w:val="single"/>
    </w:rPr>
  </w:style>
  <w:style w:type="numbering" w:customStyle="1" w:styleId="NASLOVIOSTEVILCENJE">
    <w:name w:val="NASLOVI_OSTEVILCENJE"/>
    <w:basedOn w:val="Brezseznama"/>
    <w:rsid w:val="00121856"/>
    <w:pPr>
      <w:numPr>
        <w:numId w:val="4"/>
      </w:numPr>
    </w:pPr>
  </w:style>
  <w:style w:type="character" w:styleId="SledenaHiperpovezava">
    <w:name w:val="FollowedHyperlink"/>
    <w:rsid w:val="00121856"/>
    <w:rPr>
      <w:color w:val="800080"/>
      <w:u w:val="single"/>
    </w:rPr>
  </w:style>
  <w:style w:type="paragraph" w:styleId="Telobesedila-zamik2">
    <w:name w:val="Body Text Indent 2"/>
    <w:basedOn w:val="Navaden"/>
    <w:rsid w:val="00121856"/>
    <w:pPr>
      <w:spacing w:line="480" w:lineRule="auto"/>
      <w:ind w:left="283"/>
    </w:pPr>
  </w:style>
  <w:style w:type="paragraph" w:styleId="Napis">
    <w:name w:val="caption"/>
    <w:basedOn w:val="Navaden"/>
    <w:next w:val="Navaden"/>
    <w:qFormat/>
    <w:rsid w:val="00121856"/>
    <w:pPr>
      <w:spacing w:before="120"/>
    </w:pPr>
    <w:rPr>
      <w:b/>
      <w:bCs/>
      <w:sz w:val="20"/>
    </w:rPr>
  </w:style>
  <w:style w:type="paragraph" w:styleId="Oznaenseznam3">
    <w:name w:val="List Bullet 3"/>
    <w:basedOn w:val="Navaden"/>
    <w:rsid w:val="00761C40"/>
    <w:pPr>
      <w:numPr>
        <w:numId w:val="5"/>
      </w:numPr>
    </w:pPr>
  </w:style>
  <w:style w:type="character" w:customStyle="1" w:styleId="GlavaZnak">
    <w:name w:val="Glava Znak"/>
    <w:link w:val="Glava"/>
    <w:rsid w:val="00513F7A"/>
    <w:rPr>
      <w:rFonts w:ascii="Arial" w:hAnsi="Arial"/>
      <w:sz w:val="18"/>
      <w:lang w:val="en-GB"/>
    </w:rPr>
  </w:style>
  <w:style w:type="paragraph" w:customStyle="1" w:styleId="SlogNaslov5NeKrepkoNeLeee">
    <w:name w:val="Slog Naslov 5 + Ne Krepko Ne Ležeče"/>
    <w:basedOn w:val="Naslov5"/>
    <w:rsid w:val="0040350A"/>
    <w:rPr>
      <w:b w:val="0"/>
      <w:i w:val="0"/>
    </w:rPr>
  </w:style>
  <w:style w:type="character" w:customStyle="1" w:styleId="Naslov4Znak">
    <w:name w:val="Naslov 4 Znak"/>
    <w:link w:val="Naslov4"/>
    <w:rsid w:val="00AB4C1F"/>
    <w:rPr>
      <w:b/>
      <w:sz w:val="26"/>
      <w:szCs w:val="26"/>
    </w:rPr>
  </w:style>
  <w:style w:type="character" w:customStyle="1" w:styleId="Konnaopomba-besediloZnak">
    <w:name w:val="Končna opomba - besedilo Znak"/>
    <w:link w:val="Konnaopomba-besedilo"/>
    <w:semiHidden/>
    <w:rsid w:val="00025E86"/>
    <w:rPr>
      <w:rFonts w:ascii="Arial" w:hAnsi="Arial"/>
      <w:sz w:val="22"/>
    </w:rPr>
  </w:style>
  <w:style w:type="character" w:customStyle="1" w:styleId="PripombabesediloZnak">
    <w:name w:val="Pripomba – besedilo Znak"/>
    <w:link w:val="Pripombabesedilo"/>
    <w:semiHidden/>
    <w:rsid w:val="00025E86"/>
    <w:rPr>
      <w:rFonts w:ascii="Arial" w:hAnsi="Arial"/>
    </w:rPr>
  </w:style>
  <w:style w:type="paragraph" w:styleId="Odstavekseznama">
    <w:name w:val="List Paragraph"/>
    <w:basedOn w:val="Navaden"/>
    <w:uiPriority w:val="34"/>
    <w:qFormat/>
    <w:rsid w:val="0094292C"/>
    <w:pPr>
      <w:ind w:left="720"/>
      <w:contextualSpacing/>
    </w:pPr>
  </w:style>
  <w:style w:type="table" w:styleId="Tabelamrea">
    <w:name w:val="Table Grid"/>
    <w:basedOn w:val="Navadnatabela"/>
    <w:rsid w:val="00A65D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basedOn w:val="Navaden"/>
    <w:next w:val="Pripombabesedilo"/>
    <w:link w:val="Komentar-besediloZnak"/>
    <w:rsid w:val="00CF3B64"/>
    <w:rPr>
      <w:sz w:val="20"/>
    </w:rPr>
  </w:style>
  <w:style w:type="character" w:customStyle="1" w:styleId="Komentar-besediloZnak">
    <w:name w:val="Komentar - besedilo Znak"/>
    <w:link w:val="1"/>
    <w:rsid w:val="00CF3B64"/>
    <w:rPr>
      <w:rFonts w:ascii="Arial" w:hAnsi="Arial"/>
    </w:rPr>
  </w:style>
  <w:style w:type="paragraph" w:styleId="Revizija">
    <w:name w:val="Revision"/>
    <w:hidden/>
    <w:uiPriority w:val="99"/>
    <w:semiHidden/>
    <w:rsid w:val="00C25F67"/>
    <w:rPr>
      <w:rFonts w:ascii="Arial" w:hAnsi="Arial"/>
      <w:sz w:val="22"/>
    </w:rPr>
  </w:style>
  <w:style w:type="character" w:styleId="Krepko">
    <w:name w:val="Strong"/>
    <w:uiPriority w:val="22"/>
    <w:qFormat/>
    <w:rsid w:val="00B87D5A"/>
    <w:rPr>
      <w:rFonts w:ascii="Times New Roman" w:hAnsi="Times New Roman" w:cs="Times New Roman"/>
      <w:b/>
    </w:rPr>
  </w:style>
  <w:style w:type="paragraph" w:customStyle="1" w:styleId="od1">
    <w:name w:val="od.1"/>
    <w:aliases w:val="5"/>
    <w:basedOn w:val="Navaden"/>
    <w:rsid w:val="007F32EB"/>
    <w:pPr>
      <w:spacing w:after="0" w:line="360" w:lineRule="auto"/>
    </w:pPr>
    <w:rPr>
      <w:lang w:val="en-US"/>
    </w:rPr>
  </w:style>
  <w:style w:type="paragraph" w:customStyle="1" w:styleId="arial">
    <w:name w:val="arial"/>
    <w:basedOn w:val="Navaden"/>
    <w:rsid w:val="007F32EB"/>
    <w:pPr>
      <w:spacing w:after="0" w:line="300" w:lineRule="exact"/>
    </w:pPr>
    <w:rPr>
      <w:lang w:val="en-US"/>
    </w:rPr>
  </w:style>
  <w:style w:type="paragraph" w:customStyle="1" w:styleId="enacba">
    <w:name w:val="enacba"/>
    <w:basedOn w:val="Navaden"/>
    <w:rsid w:val="007F32EB"/>
    <w:pPr>
      <w:tabs>
        <w:tab w:val="left" w:pos="567"/>
        <w:tab w:val="right" w:pos="8505"/>
      </w:tabs>
      <w:spacing w:line="312" w:lineRule="auto"/>
    </w:pPr>
    <w:rPr>
      <w:rFonts w:ascii="Times New Roman" w:hAnsi="Times New Roman"/>
      <w:kern w:val="22"/>
    </w:rPr>
  </w:style>
  <w:style w:type="paragraph" w:styleId="Telobesedila-zamik3">
    <w:name w:val="Body Text Indent 3"/>
    <w:basedOn w:val="Navaden"/>
    <w:link w:val="Telobesedila-zamik3Znak"/>
    <w:rsid w:val="007F32E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320" w:lineRule="atLeast"/>
      <w:ind w:left="283"/>
    </w:pPr>
    <w:rPr>
      <w:lang w:val="x-none" w:eastAsia="x-none"/>
    </w:rPr>
  </w:style>
  <w:style w:type="character" w:customStyle="1" w:styleId="Telobesedila-zamik3Znak">
    <w:name w:val="Telo besedila - zamik 3 Znak"/>
    <w:link w:val="Telobesedila-zamik3"/>
    <w:rsid w:val="007F32EB"/>
    <w:rPr>
      <w:rFonts w:ascii="Arial" w:hAnsi="Arial"/>
      <w:sz w:val="22"/>
      <w:lang w:val="x-none" w:eastAsia="x-none"/>
    </w:rPr>
  </w:style>
  <w:style w:type="paragraph" w:styleId="Telobesedila">
    <w:name w:val="Body Text"/>
    <w:basedOn w:val="Navaden"/>
    <w:link w:val="TelobesedilaZnak"/>
    <w:rsid w:val="007F32EB"/>
    <w:pPr>
      <w:spacing w:after="0"/>
    </w:pPr>
    <w:rPr>
      <w:color w:val="FF0000"/>
      <w:lang w:val="x-none" w:eastAsia="x-none"/>
    </w:rPr>
  </w:style>
  <w:style w:type="character" w:customStyle="1" w:styleId="TelobesedilaZnak">
    <w:name w:val="Telo besedila Znak"/>
    <w:link w:val="Telobesedila"/>
    <w:rsid w:val="007F32EB"/>
    <w:rPr>
      <w:rFonts w:ascii="Arial" w:hAnsi="Arial"/>
      <w:color w:val="FF0000"/>
      <w:sz w:val="22"/>
      <w:lang w:val="x-none" w:eastAsia="x-none"/>
    </w:rPr>
  </w:style>
  <w:style w:type="paragraph" w:customStyle="1" w:styleId="Preformatted">
    <w:name w:val="Preformatted"/>
    <w:basedOn w:val="Navaden"/>
    <w:rsid w:val="007F32E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  <w:jc w:val="left"/>
    </w:pPr>
    <w:rPr>
      <w:rFonts w:ascii="Courier New" w:hAnsi="Courier New"/>
      <w:snapToGrid w:val="0"/>
      <w:sz w:val="20"/>
    </w:rPr>
  </w:style>
  <w:style w:type="numbering" w:customStyle="1" w:styleId="BRII">
    <w:name w:val="BRIŠI"/>
    <w:uiPriority w:val="99"/>
    <w:rsid w:val="0006231E"/>
    <w:pPr>
      <w:numPr>
        <w:numId w:val="13"/>
      </w:numPr>
    </w:pPr>
  </w:style>
  <w:style w:type="numbering" w:customStyle="1" w:styleId="Poglavvja">
    <w:name w:val="Poglavvja"/>
    <w:uiPriority w:val="99"/>
    <w:rsid w:val="00E17A47"/>
    <w:pPr>
      <w:numPr>
        <w:numId w:val="14"/>
      </w:numPr>
    </w:pPr>
  </w:style>
  <w:style w:type="paragraph" w:styleId="Podnaslov">
    <w:name w:val="Subtitle"/>
    <w:basedOn w:val="Navaden"/>
    <w:next w:val="Navaden"/>
    <w:link w:val="PodnaslovZnak"/>
    <w:qFormat/>
    <w:rsid w:val="00B87D5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slovZnak">
    <w:name w:val="Podnaslov Znak"/>
    <w:link w:val="Podnaslov"/>
    <w:rsid w:val="00B87D5A"/>
    <w:rPr>
      <w:rFonts w:ascii="Calibri Light" w:eastAsia="Times New Roman" w:hAnsi="Calibri Light" w:cs="Times New Roman"/>
      <w:sz w:val="24"/>
      <w:szCs w:val="24"/>
    </w:rPr>
  </w:style>
  <w:style w:type="character" w:styleId="Poudarek">
    <w:name w:val="Emphasis"/>
    <w:uiPriority w:val="20"/>
    <w:qFormat/>
    <w:rsid w:val="00B87D5A"/>
    <w:rPr>
      <w:i/>
      <w:iCs/>
    </w:rPr>
  </w:style>
  <w:style w:type="paragraph" w:styleId="Sprotnaopomba-besedilo">
    <w:name w:val="footnote text"/>
    <w:basedOn w:val="Navaden"/>
    <w:link w:val="Sprotnaopomba-besediloZnak"/>
    <w:rsid w:val="008E09E4"/>
    <w:rPr>
      <w:sz w:val="20"/>
    </w:rPr>
  </w:style>
  <w:style w:type="character" w:customStyle="1" w:styleId="Sprotnaopomba-besediloZnak">
    <w:name w:val="Sprotna opomba - besedilo Znak"/>
    <w:link w:val="Sprotnaopomba-besedilo"/>
    <w:rsid w:val="008E09E4"/>
    <w:rPr>
      <w:rFonts w:ascii="Arial" w:hAnsi="Arial"/>
    </w:rPr>
  </w:style>
  <w:style w:type="character" w:styleId="Sprotnaopomba-sklic">
    <w:name w:val="footnote reference"/>
    <w:rsid w:val="008E09E4"/>
    <w:rPr>
      <w:vertAlign w:val="superscript"/>
    </w:rPr>
  </w:style>
  <w:style w:type="character" w:customStyle="1" w:styleId="productidentifier">
    <w:name w:val="productidentifier"/>
    <w:basedOn w:val="Privzetapisavaodstavka"/>
    <w:rsid w:val="0006573A"/>
  </w:style>
  <w:style w:type="character" w:styleId="Nerazreenaomemba">
    <w:name w:val="Unresolved Mention"/>
    <w:basedOn w:val="Privzetapisavaodstavka"/>
    <w:uiPriority w:val="99"/>
    <w:semiHidden/>
    <w:unhideWhenUsed/>
    <w:rsid w:val="002079C6"/>
    <w:rPr>
      <w:color w:val="605E5C"/>
      <w:shd w:val="clear" w:color="auto" w:fill="E1DFDD"/>
    </w:rPr>
  </w:style>
  <w:style w:type="paragraph" w:customStyle="1" w:styleId="Normal3">
    <w:name w:val="Normal3"/>
    <w:basedOn w:val="normal2"/>
    <w:rsid w:val="006F28E2"/>
    <w:pPr>
      <w:spacing w:after="0" w:line="300" w:lineRule="atLeast"/>
      <w:ind w:left="0" w:firstLine="0"/>
      <w:jc w:val="center"/>
    </w:pPr>
    <w:rPr>
      <w:rFonts w:ascii="Times New Roman" w:hAnsi="Times New Roman"/>
      <w:sz w:val="20"/>
      <w:lang w:val="sl-SI"/>
    </w:rPr>
  </w:style>
  <w:style w:type="paragraph" w:styleId="Navadensplet">
    <w:name w:val="Normal (Web)"/>
    <w:basedOn w:val="Navaden"/>
    <w:uiPriority w:val="99"/>
    <w:unhideWhenUsed/>
    <w:rsid w:val="00A70CE3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9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Predloge\astran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E59F5DEF4BB4B81E3B0C2D092771E" ma:contentTypeVersion="3" ma:contentTypeDescription="Ustvari nov dokument." ma:contentTypeScope="" ma:versionID="fe62bdceae9f5e5ea0f360b281598a56">
  <xsd:schema xmlns:xsd="http://www.w3.org/2001/XMLSchema" xmlns:xs="http://www.w3.org/2001/XMLSchema" xmlns:p="http://schemas.microsoft.com/office/2006/metadata/properties" xmlns:ns2="25639cf8-a12e-47ac-8290-5e69b5084b23" targetNamespace="http://schemas.microsoft.com/office/2006/metadata/properties" ma:root="true" ma:fieldsID="0168f6d5ba37dca801746130ecbd9239" ns2:_="">
    <xsd:import namespace="25639cf8-a12e-47ac-8290-5e69b5084b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639cf8-a12e-47ac-8290-5e69b5084b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F30F4-A9CA-4FEF-8BC4-3CDD05D27AA1}"/>
</file>

<file path=customXml/itemProps2.xml><?xml version="1.0" encoding="utf-8"?>
<ds:datastoreItem xmlns:ds="http://schemas.openxmlformats.org/officeDocument/2006/customXml" ds:itemID="{9DBD203D-53A6-43EB-82E5-B1C239F41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321C6D-8728-4A06-A69B-B3BC0F8A70E7}">
  <ds:schemaRefs>
    <ds:schemaRef ds:uri="http://schemas.microsoft.com/office/2006/metadata/properties"/>
    <ds:schemaRef ds:uri="http://schemas.microsoft.com/office/infopath/2007/PartnerControls"/>
    <ds:schemaRef ds:uri="62a93fad-e298-434e-8332-879edaf58792"/>
    <ds:schemaRef ds:uri="385a982f-a742-4c56-84bc-e58a4573bf87"/>
  </ds:schemaRefs>
</ds:datastoreItem>
</file>

<file path=customXml/itemProps4.xml><?xml version="1.0" encoding="utf-8"?>
<ds:datastoreItem xmlns:ds="http://schemas.openxmlformats.org/officeDocument/2006/customXml" ds:itemID="{629490F9-679D-4F59-B0E8-8DD1E82D5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astranS.dot</Template>
  <TotalTime>56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posebni tehnični - rudi</vt:lpstr>
    </vt:vector>
  </TitlesOfParts>
  <Company>IBE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posebni tehnični - rudi</dc:title>
  <dc:subject/>
  <dc:creator>Anica MRHAR</dc:creator>
  <cp:keywords/>
  <dc:description/>
  <cp:lastModifiedBy>Dejan Lamovšek</cp:lastModifiedBy>
  <cp:revision>29</cp:revision>
  <cp:lastPrinted>2025-09-14T11:14:00Z</cp:lastPrinted>
  <dcterms:created xsi:type="dcterms:W3CDTF">2025-09-14T08:24:00Z</dcterms:created>
  <dcterms:modified xsi:type="dcterms:W3CDTF">2026-03-18T11:32:00Z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0x010100599E59F5DEF4BB4B81E3B0C2D092771E</vt:lpwstr>
  </property>
  <property fmtid="{D5CDD505-2E9C-101B-9397-08002B2CF9AE}" pid="3" name="MediaServiceImageTags">
    <vt:lpwstr/>
  </property>
  <property fmtid="{D5CDD505-2E9C-101B-9397-08002B2CF9AE}" pid="4" name="docLang">
    <vt:lpwstr>sl</vt:lpwstr>
  </property>
  <property fmtid="{D5CDD505-2E9C-101B-9397-08002B2CF9AE}" pid="5" name="Order">
    <vt:r8>980200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</Properties>
</file>